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78B0A" w14:textId="51C69016" w:rsidR="00083B88" w:rsidRPr="00083B88" w:rsidRDefault="009A2247" w:rsidP="005178B0">
      <w:pPr>
        <w:rPr>
          <w:sz w:val="22"/>
        </w:rPr>
      </w:pPr>
      <w:r w:rsidRPr="00083B88">
        <w:rPr>
          <w:noProof/>
          <w:sz w:val="22"/>
          <w:lang w:val="en-US"/>
        </w:rPr>
        <w:drawing>
          <wp:anchor distT="0" distB="0" distL="114300" distR="114300" simplePos="0" relativeHeight="251658240" behindDoc="0" locked="0" layoutInCell="1" allowOverlap="1" wp14:anchorId="3E37F8B9" wp14:editId="7FB470D1">
            <wp:simplePos x="0" y="0"/>
            <wp:positionH relativeFrom="page">
              <wp:posOffset>600075</wp:posOffset>
            </wp:positionH>
            <wp:positionV relativeFrom="paragraph">
              <wp:posOffset>-362585</wp:posOffset>
            </wp:positionV>
            <wp:extent cx="5965825" cy="985520"/>
            <wp:effectExtent l="0" t="0" r="0" b="0"/>
            <wp:wrapNone/>
            <wp:docPr id="46961638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pic:cNvPicPr>
                      <a:picLocks noChangeAspect="1" noChangeArrowheads="1"/>
                    </pic:cNvPicPr>
                  </pic:nvPicPr>
                  <pic:blipFill>
                    <a:blip r:embed="rId11"/>
                    <a:stretch>
                      <a:fillRect/>
                    </a:stretch>
                  </pic:blipFill>
                  <pic:spPr bwMode="auto">
                    <a:xfrm>
                      <a:off x="0" y="0"/>
                      <a:ext cx="5965825" cy="9855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F4DB8A" w14:textId="7ED52A23" w:rsidR="00083B88" w:rsidRPr="00083B88" w:rsidRDefault="00083B88" w:rsidP="005178B0">
      <w:pPr>
        <w:rPr>
          <w:sz w:val="22"/>
        </w:rPr>
      </w:pPr>
    </w:p>
    <w:p w14:paraId="64C17505" w14:textId="3587A9B9" w:rsidR="00083B88" w:rsidRPr="00083B88" w:rsidRDefault="00083B88" w:rsidP="005178B0">
      <w:pPr>
        <w:rPr>
          <w:sz w:val="22"/>
        </w:rPr>
      </w:pPr>
    </w:p>
    <w:p w14:paraId="33621388" w14:textId="616744C8" w:rsidR="00083B88" w:rsidRPr="00083B88" w:rsidRDefault="00083B88" w:rsidP="005178B0">
      <w:pPr>
        <w:rPr>
          <w:sz w:val="22"/>
        </w:rPr>
      </w:pPr>
    </w:p>
    <w:p w14:paraId="52FB10A9" w14:textId="77777777" w:rsidR="00083B88" w:rsidRPr="00083B88" w:rsidRDefault="00083B88" w:rsidP="005178B0">
      <w:pPr>
        <w:rPr>
          <w:sz w:val="22"/>
        </w:rPr>
      </w:pPr>
    </w:p>
    <w:p w14:paraId="152CF17D" w14:textId="77777777" w:rsidR="00083B88" w:rsidRPr="00083B88" w:rsidRDefault="00083B88" w:rsidP="005178B0">
      <w:pPr>
        <w:rPr>
          <w:sz w:val="22"/>
        </w:rPr>
      </w:pPr>
    </w:p>
    <w:p w14:paraId="28198226" w14:textId="3001D38C" w:rsidR="00BB1E26" w:rsidRPr="004A5FE0" w:rsidRDefault="004A5FE0" w:rsidP="005178B0">
      <w:pPr>
        <w:rPr>
          <w:sz w:val="22"/>
        </w:rPr>
      </w:pPr>
      <w:r>
        <w:rPr>
          <w:sz w:val="22"/>
        </w:rPr>
        <w:t xml:space="preserve">Datum:   </w:t>
      </w:r>
      <w:r w:rsidR="009A2247">
        <w:rPr>
          <w:sz w:val="22"/>
        </w:rPr>
        <w:t>11.7</w:t>
      </w:r>
      <w:r w:rsidR="00B66DF1" w:rsidRPr="004A5FE0">
        <w:rPr>
          <w:sz w:val="22"/>
        </w:rPr>
        <w:t>.2025</w:t>
      </w:r>
    </w:p>
    <w:p w14:paraId="75A2C0B2" w14:textId="2017074C" w:rsidR="00BB1E26" w:rsidRPr="00083B88" w:rsidRDefault="00152883" w:rsidP="005178B0">
      <w:pPr>
        <w:rPr>
          <w:sz w:val="22"/>
        </w:rPr>
      </w:pPr>
      <w:r w:rsidRPr="003F52CE">
        <w:rPr>
          <w:sz w:val="22"/>
        </w:rPr>
        <w:t>Številka:</w:t>
      </w:r>
      <w:r w:rsidR="00083B88" w:rsidRPr="003F52CE">
        <w:rPr>
          <w:rFonts w:cs="Arial"/>
          <w:sz w:val="22"/>
        </w:rPr>
        <w:t xml:space="preserve"> 1</w:t>
      </w:r>
      <w:r w:rsidR="00083B88" w:rsidRPr="00083B88">
        <w:rPr>
          <w:rFonts w:cs="Arial"/>
          <w:sz w:val="22"/>
        </w:rPr>
        <w:t>.6.3-051-001/2025</w:t>
      </w:r>
    </w:p>
    <w:p w14:paraId="7FC76525" w14:textId="77777777" w:rsidR="00BB1E26" w:rsidRPr="00083B88" w:rsidRDefault="00BB1E26" w:rsidP="005178B0">
      <w:pPr>
        <w:rPr>
          <w:sz w:val="22"/>
        </w:rPr>
      </w:pPr>
    </w:p>
    <w:p w14:paraId="1F803FA5" w14:textId="77777777" w:rsidR="00BB1E26" w:rsidRPr="00D61F2A" w:rsidRDefault="00BB1E26" w:rsidP="005178B0">
      <w:pPr>
        <w:rPr>
          <w:sz w:val="22"/>
        </w:rPr>
      </w:pPr>
    </w:p>
    <w:p w14:paraId="16165285" w14:textId="77777777" w:rsidR="00BB1E26" w:rsidRPr="00D61F2A" w:rsidRDefault="00BB1E26" w:rsidP="005178B0">
      <w:pPr>
        <w:rPr>
          <w:sz w:val="22"/>
        </w:rPr>
      </w:pPr>
    </w:p>
    <w:p w14:paraId="7589BEC4" w14:textId="67FE9CD5" w:rsidR="009A2247" w:rsidRPr="00FA0A6C" w:rsidRDefault="009A2247" w:rsidP="009A2247">
      <w:pPr>
        <w:spacing w:line="360" w:lineRule="auto"/>
        <w:jc w:val="center"/>
        <w:rPr>
          <w:rFonts w:cs="Arial"/>
          <w:b/>
          <w:sz w:val="32"/>
          <w:szCs w:val="32"/>
        </w:rPr>
      </w:pPr>
      <w:r w:rsidRPr="00FA0A6C">
        <w:rPr>
          <w:rFonts w:cs="Arial"/>
          <w:b/>
          <w:sz w:val="32"/>
          <w:szCs w:val="32"/>
        </w:rPr>
        <w:t xml:space="preserve">POPRAVEK </w:t>
      </w:r>
      <w:r>
        <w:rPr>
          <w:rFonts w:cs="Arial"/>
          <w:b/>
          <w:sz w:val="32"/>
          <w:szCs w:val="32"/>
        </w:rPr>
        <w:t>1</w:t>
      </w:r>
    </w:p>
    <w:p w14:paraId="40686B1A" w14:textId="77777777" w:rsidR="009A2247" w:rsidRPr="00FA0A6C" w:rsidRDefault="009A2247" w:rsidP="009A2247">
      <w:pPr>
        <w:jc w:val="center"/>
        <w:rPr>
          <w:rFonts w:cs="Arial"/>
          <w:b/>
          <w:sz w:val="32"/>
          <w:szCs w:val="32"/>
        </w:rPr>
      </w:pPr>
    </w:p>
    <w:p w14:paraId="5BFA2B71" w14:textId="77777777" w:rsidR="00990C82" w:rsidRPr="00083B88" w:rsidRDefault="00990C82" w:rsidP="00152883">
      <w:pPr>
        <w:jc w:val="center"/>
        <w:rPr>
          <w:b/>
          <w:sz w:val="22"/>
        </w:rPr>
      </w:pPr>
    </w:p>
    <w:p w14:paraId="27617142" w14:textId="77777777" w:rsidR="00990C82" w:rsidRPr="00083B88" w:rsidRDefault="00990C82" w:rsidP="00152883">
      <w:pPr>
        <w:jc w:val="center"/>
        <w:rPr>
          <w:b/>
          <w:sz w:val="52"/>
          <w:szCs w:val="52"/>
        </w:rPr>
      </w:pPr>
    </w:p>
    <w:p w14:paraId="6042B755" w14:textId="74A09B05" w:rsidR="00990C82" w:rsidRPr="00EC0871" w:rsidRDefault="00990C82" w:rsidP="00990C82">
      <w:pPr>
        <w:jc w:val="center"/>
        <w:rPr>
          <w:b/>
          <w:sz w:val="36"/>
          <w:szCs w:val="36"/>
        </w:rPr>
      </w:pPr>
      <w:r w:rsidRPr="00EC0871">
        <w:rPr>
          <w:b/>
          <w:sz w:val="36"/>
          <w:szCs w:val="36"/>
        </w:rPr>
        <w:t>DOKUMENTACIJ</w:t>
      </w:r>
      <w:r w:rsidR="009A2247">
        <w:rPr>
          <w:b/>
          <w:sz w:val="36"/>
          <w:szCs w:val="36"/>
        </w:rPr>
        <w:t>E</w:t>
      </w:r>
      <w:r w:rsidRPr="00EC0871">
        <w:rPr>
          <w:b/>
          <w:sz w:val="36"/>
          <w:szCs w:val="36"/>
        </w:rPr>
        <w:t xml:space="preserve"> </w:t>
      </w:r>
      <w:r w:rsidR="007502FC">
        <w:rPr>
          <w:b/>
          <w:sz w:val="36"/>
          <w:szCs w:val="36"/>
        </w:rPr>
        <w:t>V ZVEZI Z NAROČILOM</w:t>
      </w:r>
      <w:r w:rsidR="004B5F7C" w:rsidRPr="00EC0871">
        <w:rPr>
          <w:b/>
          <w:sz w:val="36"/>
          <w:szCs w:val="36"/>
        </w:rPr>
        <w:t xml:space="preserve"> </w:t>
      </w:r>
      <w:r w:rsidRPr="00EC0871">
        <w:rPr>
          <w:b/>
          <w:sz w:val="36"/>
          <w:szCs w:val="36"/>
        </w:rPr>
        <w:t>ZA ODDAJO JAVNEGA NAROČILA</w:t>
      </w:r>
      <w:r w:rsidR="00EB6859" w:rsidRPr="00EC0871">
        <w:rPr>
          <w:b/>
          <w:sz w:val="36"/>
          <w:szCs w:val="36"/>
        </w:rPr>
        <w:t xml:space="preserve"> </w:t>
      </w:r>
      <w:r w:rsidR="005D3C3A" w:rsidRPr="00EC0871">
        <w:rPr>
          <w:b/>
          <w:sz w:val="36"/>
          <w:szCs w:val="36"/>
        </w:rPr>
        <w:t>Z VZPOSTAVITVIJO DINAMIČNEGA NABAVNEGA SISTEMA</w:t>
      </w:r>
      <w:r w:rsidR="005D3EE9">
        <w:rPr>
          <w:b/>
          <w:sz w:val="36"/>
          <w:szCs w:val="36"/>
        </w:rPr>
        <w:t>:</w:t>
      </w:r>
    </w:p>
    <w:p w14:paraId="7A802738" w14:textId="77777777" w:rsidR="00990C82" w:rsidRDefault="00990C82" w:rsidP="00990C82">
      <w:pPr>
        <w:jc w:val="center"/>
        <w:rPr>
          <w:b/>
          <w:sz w:val="52"/>
          <w:szCs w:val="52"/>
        </w:rPr>
      </w:pPr>
    </w:p>
    <w:p w14:paraId="25E2343B" w14:textId="29862E16" w:rsidR="00EC0871" w:rsidRPr="00EC0871" w:rsidRDefault="00EC0871" w:rsidP="00990C82">
      <w:pPr>
        <w:jc w:val="center"/>
        <w:rPr>
          <w:b/>
          <w:sz w:val="40"/>
          <w:szCs w:val="40"/>
        </w:rPr>
      </w:pPr>
      <w:r w:rsidRPr="3F4A1E77">
        <w:rPr>
          <w:b/>
          <w:bCs/>
          <w:sz w:val="40"/>
          <w:szCs w:val="40"/>
        </w:rPr>
        <w:t xml:space="preserve">Storitve sečnje in spravila lesa v državnih gozdovih </w:t>
      </w:r>
      <w:r w:rsidR="5CDC27EC" w:rsidRPr="7AA43508">
        <w:rPr>
          <w:b/>
          <w:sz w:val="40"/>
          <w:szCs w:val="40"/>
        </w:rPr>
        <w:t xml:space="preserve">v </w:t>
      </w:r>
      <w:r w:rsidR="0CDD9D42" w:rsidRPr="407E7DA9">
        <w:rPr>
          <w:b/>
          <w:bCs/>
          <w:sz w:val="40"/>
          <w:szCs w:val="40"/>
        </w:rPr>
        <w:t xml:space="preserve">upravljanju družbe </w:t>
      </w:r>
      <w:proofErr w:type="spellStart"/>
      <w:r w:rsidR="0CDD9D42" w:rsidRPr="25D6D0E3">
        <w:rPr>
          <w:b/>
          <w:bCs/>
          <w:sz w:val="40"/>
          <w:szCs w:val="40"/>
        </w:rPr>
        <w:t>SiDG</w:t>
      </w:r>
      <w:proofErr w:type="spellEnd"/>
      <w:r w:rsidR="0CDD9D42" w:rsidRPr="25D6D0E3">
        <w:rPr>
          <w:b/>
          <w:bCs/>
          <w:sz w:val="40"/>
          <w:szCs w:val="40"/>
        </w:rPr>
        <w:t xml:space="preserve"> </w:t>
      </w:r>
    </w:p>
    <w:p w14:paraId="5ED899F9" w14:textId="77777777" w:rsidR="00E643E2" w:rsidRDefault="00E643E2" w:rsidP="00E643E2">
      <w:pPr>
        <w:rPr>
          <w:b/>
          <w:sz w:val="40"/>
          <w:szCs w:val="40"/>
        </w:rPr>
      </w:pPr>
    </w:p>
    <w:p w14:paraId="216D8C67" w14:textId="190B887B" w:rsidR="00990C82" w:rsidRPr="00A50253" w:rsidRDefault="00990C82" w:rsidP="00E643E2">
      <w:pPr>
        <w:rPr>
          <w:b/>
          <w:sz w:val="40"/>
          <w:szCs w:val="40"/>
        </w:rPr>
      </w:pPr>
    </w:p>
    <w:p w14:paraId="02B0050B" w14:textId="77777777" w:rsidR="00990C82" w:rsidRPr="00083B88" w:rsidRDefault="00990C82" w:rsidP="00152883">
      <w:pPr>
        <w:jc w:val="center"/>
        <w:rPr>
          <w:b/>
          <w:sz w:val="40"/>
          <w:szCs w:val="40"/>
        </w:rPr>
      </w:pPr>
    </w:p>
    <w:p w14:paraId="35BE1E42" w14:textId="77777777" w:rsidR="00990C82" w:rsidRDefault="00990C82" w:rsidP="00152883">
      <w:pPr>
        <w:jc w:val="center"/>
        <w:rPr>
          <w:b/>
          <w:sz w:val="40"/>
          <w:szCs w:val="40"/>
        </w:rPr>
      </w:pPr>
    </w:p>
    <w:p w14:paraId="40A3BACD" w14:textId="633C0794" w:rsidR="00D61F2A" w:rsidRPr="00D61F2A" w:rsidRDefault="007502FC" w:rsidP="00D61F2A">
      <w:pPr>
        <w:spacing w:line="0" w:lineRule="atLeast"/>
        <w:jc w:val="center"/>
        <w:rPr>
          <w:sz w:val="22"/>
        </w:rPr>
      </w:pPr>
      <w:r>
        <w:rPr>
          <w:sz w:val="22"/>
        </w:rPr>
        <w:t xml:space="preserve">Postopek oddaje javnega naročila </w:t>
      </w:r>
      <w:r w:rsidR="00D61F2A" w:rsidRPr="00D61F2A">
        <w:rPr>
          <w:sz w:val="22"/>
        </w:rPr>
        <w:t xml:space="preserve"> po omejenem postopku - 41. člen Zakona o javnem naročanju (Ur. l. RS, št. </w:t>
      </w:r>
      <w:r w:rsidR="00F6323C" w:rsidRPr="00F6323C">
        <w:rPr>
          <w:sz w:val="22"/>
        </w:rPr>
        <w:t xml:space="preserve">št. 91/15, 14/18, 121/21, 10/22, 74/22 – </w:t>
      </w:r>
      <w:proofErr w:type="spellStart"/>
      <w:r w:rsidR="00F6323C" w:rsidRPr="00F6323C">
        <w:rPr>
          <w:sz w:val="22"/>
        </w:rPr>
        <w:t>odl</w:t>
      </w:r>
      <w:proofErr w:type="spellEnd"/>
      <w:r w:rsidR="00F6323C" w:rsidRPr="00F6323C">
        <w:rPr>
          <w:sz w:val="22"/>
        </w:rPr>
        <w:t>. US, 100/22 – ZNUZSZS, 28/23 in 88/23 – ZOPNN-F</w:t>
      </w:r>
      <w:r w:rsidR="00D61F2A" w:rsidRPr="00D61F2A">
        <w:rPr>
          <w:sz w:val="22"/>
        </w:rPr>
        <w:t>;</w:t>
      </w:r>
      <w:r w:rsidR="00F6323C">
        <w:rPr>
          <w:sz w:val="22"/>
        </w:rPr>
        <w:t xml:space="preserve"> v nadaljevanju</w:t>
      </w:r>
      <w:r w:rsidR="00D61F2A" w:rsidRPr="00D61F2A">
        <w:rPr>
          <w:sz w:val="22"/>
        </w:rPr>
        <w:t xml:space="preserve"> ZJN-3) z vzpostavitvijo dinamičnega nabavnega sistema (49. člen ZJN-3), za oddajo storitev.</w:t>
      </w:r>
    </w:p>
    <w:p w14:paraId="02F99E47" w14:textId="77777777" w:rsidR="00083B88" w:rsidRDefault="00083B88" w:rsidP="00152883">
      <w:pPr>
        <w:jc w:val="center"/>
        <w:rPr>
          <w:b/>
          <w:sz w:val="40"/>
          <w:szCs w:val="40"/>
        </w:rPr>
      </w:pPr>
    </w:p>
    <w:p w14:paraId="6B27715A" w14:textId="6A7F8B81" w:rsidR="00083B88" w:rsidRPr="00E643E2" w:rsidRDefault="00E643E2" w:rsidP="00E643E2">
      <w:pPr>
        <w:jc w:val="left"/>
        <w:rPr>
          <w:b/>
          <w:sz w:val="22"/>
        </w:rPr>
      </w:pPr>
      <w:r w:rsidRPr="00E643E2">
        <w:rPr>
          <w:b/>
          <w:sz w:val="22"/>
        </w:rPr>
        <w:t>Oznaka naročila pri naročniku: SEC 2026</w:t>
      </w:r>
    </w:p>
    <w:p w14:paraId="7A69D9FF" w14:textId="77777777" w:rsidR="00083B88" w:rsidRDefault="00083B88" w:rsidP="00152883">
      <w:pPr>
        <w:jc w:val="center"/>
        <w:rPr>
          <w:b/>
          <w:sz w:val="40"/>
          <w:szCs w:val="40"/>
        </w:rPr>
      </w:pPr>
    </w:p>
    <w:p w14:paraId="0E14A8C2" w14:textId="77777777" w:rsidR="00083B88" w:rsidRPr="00083B88" w:rsidRDefault="00083B88" w:rsidP="00152883">
      <w:pPr>
        <w:jc w:val="center"/>
        <w:rPr>
          <w:bCs/>
          <w:sz w:val="22"/>
        </w:rPr>
      </w:pPr>
    </w:p>
    <w:p w14:paraId="5351B602" w14:textId="45F1FC31" w:rsidR="00083B88" w:rsidRDefault="00083B88" w:rsidP="00152883">
      <w:pPr>
        <w:jc w:val="center"/>
        <w:rPr>
          <w:bCs/>
          <w:sz w:val="22"/>
        </w:rPr>
      </w:pPr>
      <w:r w:rsidRPr="23B835C0">
        <w:rPr>
          <w:sz w:val="22"/>
        </w:rPr>
        <w:t xml:space="preserve">Kočevje, </w:t>
      </w:r>
      <w:r w:rsidR="009A2247">
        <w:rPr>
          <w:sz w:val="22"/>
        </w:rPr>
        <w:t>julij</w:t>
      </w:r>
      <w:r w:rsidR="00F053AA" w:rsidRPr="23B835C0">
        <w:rPr>
          <w:sz w:val="22"/>
        </w:rPr>
        <w:t xml:space="preserve"> </w:t>
      </w:r>
      <w:r w:rsidRPr="23B835C0">
        <w:rPr>
          <w:sz w:val="22"/>
        </w:rPr>
        <w:t>2025</w:t>
      </w:r>
    </w:p>
    <w:p w14:paraId="2FDEE787" w14:textId="77777777" w:rsidR="00083B88" w:rsidRDefault="00083B88" w:rsidP="00152883">
      <w:pPr>
        <w:jc w:val="center"/>
        <w:rPr>
          <w:bCs/>
          <w:sz w:val="22"/>
        </w:rPr>
      </w:pPr>
    </w:p>
    <w:p w14:paraId="7D8B78E0" w14:textId="76CF8E70" w:rsidR="23B835C0" w:rsidRDefault="23B835C0" w:rsidP="23B835C0">
      <w:pPr>
        <w:jc w:val="center"/>
        <w:rPr>
          <w:sz w:val="22"/>
        </w:rPr>
      </w:pPr>
    </w:p>
    <w:p w14:paraId="1761483C" w14:textId="55C05FA9" w:rsidR="23B835C0" w:rsidRDefault="23B835C0" w:rsidP="23B835C0">
      <w:pPr>
        <w:jc w:val="center"/>
        <w:rPr>
          <w:sz w:val="22"/>
        </w:rPr>
      </w:pPr>
    </w:p>
    <w:p w14:paraId="01593F9B" w14:textId="3C8C8949" w:rsidR="00083B88" w:rsidRDefault="00083B88" w:rsidP="00152883">
      <w:pPr>
        <w:jc w:val="center"/>
        <w:rPr>
          <w:bCs/>
          <w:sz w:val="22"/>
        </w:rPr>
      </w:pPr>
    </w:p>
    <w:p w14:paraId="09AED87B" w14:textId="77777777" w:rsidR="009A2247" w:rsidRDefault="009A2247" w:rsidP="00152883">
      <w:pPr>
        <w:jc w:val="center"/>
        <w:rPr>
          <w:bCs/>
          <w:sz w:val="22"/>
        </w:rPr>
      </w:pPr>
    </w:p>
    <w:p w14:paraId="6D2ADD2F" w14:textId="77777777" w:rsidR="009A2247" w:rsidRDefault="009A2247" w:rsidP="00152883">
      <w:pPr>
        <w:jc w:val="center"/>
        <w:rPr>
          <w:bCs/>
          <w:sz w:val="22"/>
        </w:rPr>
      </w:pPr>
    </w:p>
    <w:p w14:paraId="2725D852" w14:textId="77777777" w:rsidR="009A2247" w:rsidRPr="00083B88" w:rsidRDefault="009A2247" w:rsidP="00152883">
      <w:pPr>
        <w:jc w:val="center"/>
        <w:rPr>
          <w:bCs/>
          <w:sz w:val="22"/>
        </w:rPr>
      </w:pPr>
    </w:p>
    <w:p w14:paraId="599BAAB6" w14:textId="77777777" w:rsidR="00990C82" w:rsidRPr="00083B88" w:rsidRDefault="00990C82" w:rsidP="00152883">
      <w:pPr>
        <w:jc w:val="center"/>
        <w:rPr>
          <w:b/>
          <w:sz w:val="22"/>
        </w:rPr>
      </w:pPr>
    </w:p>
    <w:p w14:paraId="5587A93F" w14:textId="77777777" w:rsidR="004B123D" w:rsidRDefault="009A2247" w:rsidP="00C05CA6">
      <w:pPr>
        <w:pStyle w:val="Noga"/>
        <w:numPr>
          <w:ilvl w:val="0"/>
          <w:numId w:val="30"/>
        </w:numPr>
        <w:spacing w:line="0" w:lineRule="atLeast"/>
        <w:rPr>
          <w:rFonts w:cs="Arial"/>
          <w:bCs/>
          <w:sz w:val="22"/>
        </w:rPr>
      </w:pPr>
      <w:r w:rsidRPr="0031468A">
        <w:rPr>
          <w:rFonts w:cs="Arial"/>
          <w:bCs/>
          <w:sz w:val="22"/>
        </w:rPr>
        <w:lastRenderedPageBreak/>
        <w:t>Naročnik</w:t>
      </w:r>
      <w:r>
        <w:rPr>
          <w:rFonts w:cs="Arial"/>
          <w:bCs/>
          <w:sz w:val="22"/>
        </w:rPr>
        <w:t xml:space="preserve"> </w:t>
      </w:r>
      <w:r w:rsidRPr="0031468A">
        <w:rPr>
          <w:rFonts w:cs="Arial"/>
          <w:bCs/>
          <w:sz w:val="22"/>
        </w:rPr>
        <w:t>spreminja Dokumentacijo za javno naročilo</w:t>
      </w:r>
      <w:r>
        <w:rPr>
          <w:rFonts w:cs="Arial"/>
          <w:bCs/>
          <w:sz w:val="22"/>
        </w:rPr>
        <w:t xml:space="preserve">: </w:t>
      </w:r>
      <w:r w:rsidRPr="009A2247">
        <w:rPr>
          <w:rFonts w:cs="Arial"/>
          <w:bCs/>
          <w:sz w:val="22"/>
        </w:rPr>
        <w:t xml:space="preserve">Storitve sečnje in spravila lesa v državnih gozdovih v upravljanju družbe </w:t>
      </w:r>
      <w:proofErr w:type="spellStart"/>
      <w:r w:rsidRPr="009A2247">
        <w:rPr>
          <w:rFonts w:cs="Arial"/>
          <w:bCs/>
          <w:sz w:val="22"/>
        </w:rPr>
        <w:t>SiDG</w:t>
      </w:r>
      <w:proofErr w:type="spellEnd"/>
      <w:r>
        <w:rPr>
          <w:rFonts w:cs="Arial"/>
          <w:bCs/>
          <w:sz w:val="22"/>
        </w:rPr>
        <w:t xml:space="preserve">, </w:t>
      </w:r>
      <w:r w:rsidRPr="0031468A">
        <w:rPr>
          <w:rFonts w:cs="Arial"/>
          <w:bCs/>
          <w:sz w:val="22"/>
        </w:rPr>
        <w:t xml:space="preserve"> z oznako SEC 202</w:t>
      </w:r>
      <w:r>
        <w:rPr>
          <w:rFonts w:cs="Arial"/>
          <w:bCs/>
          <w:sz w:val="22"/>
        </w:rPr>
        <w:t>6, in sicer</w:t>
      </w:r>
      <w:r w:rsidR="004B123D">
        <w:rPr>
          <w:rFonts w:cs="Arial"/>
          <w:bCs/>
          <w:sz w:val="22"/>
        </w:rPr>
        <w:t>:</w:t>
      </w:r>
    </w:p>
    <w:p w14:paraId="2946B012" w14:textId="77777777" w:rsidR="004B123D" w:rsidRDefault="004B123D" w:rsidP="004B123D">
      <w:pPr>
        <w:pStyle w:val="Noga"/>
        <w:spacing w:line="0" w:lineRule="atLeast"/>
        <w:ind w:left="360"/>
        <w:rPr>
          <w:rFonts w:cs="Arial"/>
          <w:bCs/>
          <w:sz w:val="22"/>
        </w:rPr>
      </w:pPr>
    </w:p>
    <w:p w14:paraId="228CD9DE" w14:textId="77777777" w:rsidR="004B123D" w:rsidRDefault="004B123D" w:rsidP="004B123D">
      <w:pPr>
        <w:pStyle w:val="Noga"/>
        <w:spacing w:line="0" w:lineRule="atLeast"/>
        <w:ind w:left="360"/>
        <w:rPr>
          <w:rFonts w:cs="Arial"/>
          <w:bCs/>
          <w:sz w:val="22"/>
        </w:rPr>
      </w:pPr>
    </w:p>
    <w:p w14:paraId="7DEA5945" w14:textId="5E2129C4" w:rsidR="00C05CA6" w:rsidRDefault="00C05CA6" w:rsidP="004B123D">
      <w:pPr>
        <w:pStyle w:val="Noga"/>
        <w:numPr>
          <w:ilvl w:val="0"/>
          <w:numId w:val="35"/>
        </w:numPr>
        <w:spacing w:line="0" w:lineRule="atLeast"/>
        <w:rPr>
          <w:rFonts w:cs="Arial"/>
          <w:bCs/>
          <w:sz w:val="22"/>
        </w:rPr>
      </w:pPr>
      <w:r>
        <w:rPr>
          <w:rFonts w:cs="Arial"/>
          <w:bCs/>
          <w:sz w:val="22"/>
        </w:rPr>
        <w:t xml:space="preserve">se prvi odstavek točke 9.1.4 spremeni tako, da </w:t>
      </w:r>
      <w:r w:rsidR="00CB3AFD">
        <w:rPr>
          <w:rFonts w:cs="Arial"/>
          <w:bCs/>
          <w:sz w:val="22"/>
        </w:rPr>
        <w:t xml:space="preserve">se </w:t>
      </w:r>
      <w:r>
        <w:rPr>
          <w:rFonts w:cs="Arial"/>
          <w:bCs/>
          <w:sz w:val="22"/>
        </w:rPr>
        <w:t>po novem glasi:</w:t>
      </w:r>
    </w:p>
    <w:p w14:paraId="71E558FE" w14:textId="77777777" w:rsidR="00C05CA6" w:rsidRDefault="00C05CA6" w:rsidP="00C05CA6">
      <w:pPr>
        <w:pStyle w:val="Noga"/>
        <w:spacing w:line="0" w:lineRule="atLeast"/>
        <w:rPr>
          <w:rFonts w:cs="Arial"/>
          <w:bCs/>
          <w:sz w:val="22"/>
        </w:rPr>
      </w:pPr>
    </w:p>
    <w:p w14:paraId="0693F6F2" w14:textId="44FF5E81" w:rsidR="00C05CA6" w:rsidRPr="00D579AC" w:rsidRDefault="00C05CA6" w:rsidP="00C05CA6">
      <w:pPr>
        <w:pStyle w:val="Noga"/>
        <w:spacing w:line="0" w:lineRule="atLeast"/>
        <w:rPr>
          <w:rFonts w:cs="Arial"/>
          <w:bCs/>
          <w:i/>
          <w:iCs/>
          <w:sz w:val="22"/>
        </w:rPr>
      </w:pPr>
      <w:r w:rsidRPr="00D579AC">
        <w:rPr>
          <w:rFonts w:cs="Arial"/>
          <w:bCs/>
          <w:i/>
          <w:iCs/>
          <w:sz w:val="22"/>
        </w:rPr>
        <w:t>»</w:t>
      </w:r>
      <w:r w:rsidR="00C85C3D">
        <w:rPr>
          <w:rFonts w:cs="Arial"/>
          <w:bCs/>
          <w:i/>
          <w:iCs/>
          <w:sz w:val="22"/>
        </w:rPr>
        <w:t>Kandidati</w:t>
      </w:r>
      <w:r w:rsidRPr="00D579AC">
        <w:rPr>
          <w:rFonts w:cs="Arial"/>
          <w:bCs/>
          <w:i/>
          <w:iCs/>
          <w:sz w:val="22"/>
        </w:rPr>
        <w:t xml:space="preserve"> morajo v skladu z določili veljavnega Pravilnika o minimalnih pogojih, ki jih morajo izpolnjevati izvajalci del v gozdovih (Ur. l. RS, št. 35/94, 50/06, 74/11 in 80/12), izpolnjevati pogoje za opravljanje dejavnosti s področja storitev naročila po posameznem sklopu, in sicer najmanj za sečnjo IN spravilo lesa, ta dva pogoja je potrebno izpolnjevati kumulativno. V kolikor bo </w:t>
      </w:r>
      <w:r w:rsidR="00C85C3D">
        <w:rPr>
          <w:rFonts w:cs="Arial"/>
          <w:bCs/>
          <w:i/>
          <w:iCs/>
          <w:sz w:val="22"/>
        </w:rPr>
        <w:t>kandidat</w:t>
      </w:r>
      <w:r w:rsidRPr="00D579AC">
        <w:rPr>
          <w:rFonts w:cs="Arial"/>
          <w:bCs/>
          <w:i/>
          <w:iCs/>
          <w:sz w:val="22"/>
        </w:rPr>
        <w:t xml:space="preserve"> izpolnjeval minimalne pogoje po navedenem pravilniku samo za opravljanje dejavnosti sečnje ali samo za opravljanje dejavnosti spravila, bo naročnik takšno ponudbo ocenil kot nedopustno.  </w:t>
      </w:r>
    </w:p>
    <w:p w14:paraId="75756054" w14:textId="77777777" w:rsidR="00C05CA6" w:rsidRPr="00D579AC" w:rsidRDefault="00C05CA6" w:rsidP="00C05CA6">
      <w:pPr>
        <w:pStyle w:val="Noga"/>
        <w:spacing w:line="0" w:lineRule="atLeast"/>
        <w:rPr>
          <w:rFonts w:cs="Arial"/>
          <w:bCs/>
          <w:i/>
          <w:iCs/>
          <w:sz w:val="22"/>
        </w:rPr>
      </w:pPr>
    </w:p>
    <w:p w14:paraId="7560507D" w14:textId="77777777" w:rsidR="00DF62CC" w:rsidRDefault="00C05CA6" w:rsidP="00C05CA6">
      <w:pPr>
        <w:pStyle w:val="Noga"/>
        <w:spacing w:line="0" w:lineRule="atLeast"/>
        <w:rPr>
          <w:rFonts w:cs="Arial"/>
          <w:bCs/>
          <w:i/>
          <w:iCs/>
          <w:sz w:val="22"/>
        </w:rPr>
      </w:pPr>
      <w:r w:rsidRPr="00D579AC">
        <w:rPr>
          <w:rFonts w:cs="Arial"/>
          <w:bCs/>
          <w:i/>
          <w:iCs/>
          <w:sz w:val="22"/>
        </w:rPr>
        <w:t xml:space="preserve">Prav tako mora </w:t>
      </w:r>
      <w:r w:rsidR="00C85C3D">
        <w:rPr>
          <w:rFonts w:cs="Arial"/>
          <w:bCs/>
          <w:i/>
          <w:iCs/>
          <w:sz w:val="22"/>
        </w:rPr>
        <w:t>kandidat</w:t>
      </w:r>
      <w:r w:rsidRPr="00D579AC">
        <w:rPr>
          <w:rFonts w:cs="Arial"/>
          <w:bCs/>
          <w:i/>
          <w:iCs/>
          <w:sz w:val="22"/>
        </w:rPr>
        <w:t xml:space="preserve"> zagotavljati, da navedene pogoje izpolnjujejo vsi njegovi partnerji (v primeru skupne ponudbe) ter podizvajalci, ki bodo sodelovali pri izvrševanju storitev naročila, vendar ti lahko izpolnjujejo pogoje le za sečnjo ALI le za spravilo.</w:t>
      </w:r>
    </w:p>
    <w:p w14:paraId="2063C90B" w14:textId="77777777" w:rsidR="00DF62CC" w:rsidRDefault="00DF62CC" w:rsidP="00C05CA6">
      <w:pPr>
        <w:pStyle w:val="Noga"/>
        <w:spacing w:line="0" w:lineRule="atLeast"/>
        <w:rPr>
          <w:rFonts w:cs="Arial"/>
          <w:bCs/>
          <w:i/>
          <w:iCs/>
          <w:sz w:val="22"/>
        </w:rPr>
      </w:pPr>
    </w:p>
    <w:p w14:paraId="32FD5C1F" w14:textId="664E8200" w:rsidR="00C05CA6" w:rsidRDefault="00DF62CC" w:rsidP="00DF62CC">
      <w:pPr>
        <w:spacing w:line="0" w:lineRule="atLeast"/>
        <w:rPr>
          <w:rFonts w:cs="Arial"/>
          <w:bCs/>
          <w:i/>
          <w:iCs/>
          <w:sz w:val="22"/>
        </w:rPr>
      </w:pPr>
      <w:r w:rsidRPr="00CB3AFD">
        <w:rPr>
          <w:rFonts w:cs="Arial"/>
          <w:bCs/>
          <w:i/>
          <w:iCs/>
          <w:sz w:val="22"/>
        </w:rPr>
        <w:t xml:space="preserve">IZPOLNJEVANJE POGOJA: </w:t>
      </w:r>
      <w:r w:rsidR="00CB3AFD" w:rsidRPr="00CB3AFD">
        <w:rPr>
          <w:rFonts w:cs="Arial"/>
          <w:bCs/>
          <w:i/>
          <w:iCs/>
          <w:sz w:val="22"/>
        </w:rPr>
        <w:t>kandidat</w:t>
      </w:r>
      <w:r w:rsidRPr="00CB3AFD">
        <w:rPr>
          <w:rFonts w:cs="Arial"/>
          <w:bCs/>
          <w:i/>
          <w:iCs/>
          <w:sz w:val="22"/>
        </w:rPr>
        <w:t xml:space="preserve"> (za sečnjo IN spravilo lesa), partnerji (v primeru skupne ponudbe) in podizvajalci (za sečnjo ALI spravilo lesa)</w:t>
      </w:r>
      <w:r w:rsidR="00C05CA6" w:rsidRPr="00D579AC">
        <w:rPr>
          <w:rFonts w:cs="Arial"/>
          <w:bCs/>
          <w:i/>
          <w:iCs/>
          <w:sz w:val="22"/>
        </w:rPr>
        <w:t>«</w:t>
      </w:r>
    </w:p>
    <w:p w14:paraId="6BB2B255" w14:textId="77777777" w:rsidR="004B123D" w:rsidRDefault="004B123D" w:rsidP="00C05CA6">
      <w:pPr>
        <w:pStyle w:val="Noga"/>
        <w:spacing w:line="0" w:lineRule="atLeast"/>
        <w:rPr>
          <w:rFonts w:cs="Arial"/>
          <w:bCs/>
          <w:i/>
          <w:iCs/>
          <w:sz w:val="22"/>
        </w:rPr>
      </w:pPr>
    </w:p>
    <w:p w14:paraId="7959F426" w14:textId="4B171894" w:rsidR="004B123D" w:rsidRDefault="004B123D" w:rsidP="004B123D">
      <w:pPr>
        <w:pStyle w:val="Noga"/>
        <w:numPr>
          <w:ilvl w:val="0"/>
          <w:numId w:val="35"/>
        </w:numPr>
        <w:spacing w:line="0" w:lineRule="atLeast"/>
        <w:rPr>
          <w:rFonts w:cs="Arial"/>
          <w:bCs/>
          <w:sz w:val="22"/>
        </w:rPr>
      </w:pPr>
      <w:r>
        <w:rPr>
          <w:rFonts w:cs="Arial"/>
          <w:bCs/>
          <w:i/>
          <w:iCs/>
          <w:sz w:val="22"/>
        </w:rPr>
        <w:t xml:space="preserve">se </w:t>
      </w:r>
      <w:r>
        <w:rPr>
          <w:rFonts w:cs="Arial"/>
          <w:bCs/>
          <w:sz w:val="22"/>
        </w:rPr>
        <w:t xml:space="preserve">prvi odstavek točke </w:t>
      </w:r>
      <w:r>
        <w:rPr>
          <w:rFonts w:cs="Arial"/>
          <w:bCs/>
          <w:i/>
          <w:iCs/>
          <w:sz w:val="22"/>
        </w:rPr>
        <w:t xml:space="preserve">11.1. spremeni tako, da </w:t>
      </w:r>
      <w:r w:rsidR="00CB3AFD">
        <w:rPr>
          <w:rFonts w:cs="Arial"/>
          <w:bCs/>
          <w:i/>
          <w:iCs/>
          <w:sz w:val="22"/>
        </w:rPr>
        <w:t xml:space="preserve">se </w:t>
      </w:r>
      <w:r>
        <w:rPr>
          <w:rFonts w:cs="Arial"/>
          <w:bCs/>
          <w:sz w:val="22"/>
        </w:rPr>
        <w:t>po novem glasi:</w:t>
      </w:r>
    </w:p>
    <w:p w14:paraId="31AD585E" w14:textId="77777777" w:rsidR="004B123D" w:rsidRDefault="004B123D" w:rsidP="004B123D">
      <w:pPr>
        <w:pStyle w:val="Noga"/>
        <w:spacing w:line="0" w:lineRule="atLeast"/>
        <w:ind w:left="360"/>
        <w:rPr>
          <w:rFonts w:cs="Arial"/>
          <w:bCs/>
          <w:i/>
          <w:iCs/>
          <w:sz w:val="22"/>
        </w:rPr>
      </w:pPr>
    </w:p>
    <w:p w14:paraId="12EFCFF8" w14:textId="01BF74F7" w:rsidR="004B123D" w:rsidRPr="004B123D" w:rsidRDefault="004B123D" w:rsidP="004B123D">
      <w:pPr>
        <w:pStyle w:val="Noga"/>
        <w:spacing w:line="0" w:lineRule="atLeast"/>
        <w:rPr>
          <w:rFonts w:cs="Arial"/>
          <w:bCs/>
          <w:i/>
          <w:iCs/>
          <w:sz w:val="22"/>
        </w:rPr>
      </w:pPr>
      <w:r>
        <w:rPr>
          <w:rFonts w:cs="Arial"/>
          <w:bCs/>
          <w:i/>
          <w:iCs/>
          <w:sz w:val="22"/>
        </w:rPr>
        <w:t>»</w:t>
      </w:r>
      <w:r w:rsidRPr="004B123D">
        <w:rPr>
          <w:rFonts w:cs="Arial"/>
          <w:i/>
          <w:iCs/>
          <w:sz w:val="22"/>
        </w:rPr>
        <w:t>Kandidati (Kategorija 1 in Kategorija 2 do 13) bodo finančno zavarovanje za resnost ponudbe predloži</w:t>
      </w:r>
      <w:r w:rsidR="00CB3AFD">
        <w:rPr>
          <w:rFonts w:cs="Arial"/>
          <w:i/>
          <w:iCs/>
          <w:sz w:val="22"/>
        </w:rPr>
        <w:t>li</w:t>
      </w:r>
      <w:r w:rsidRPr="004B123D">
        <w:rPr>
          <w:rFonts w:cs="Arial"/>
          <w:i/>
          <w:iCs/>
          <w:sz w:val="22"/>
        </w:rPr>
        <w:t xml:space="preserve"> v roku 10 (deset) dni od podpisa krovne pogodbe, in sicer</w:t>
      </w:r>
      <w:r w:rsidRPr="004B123D">
        <w:t xml:space="preserve"> </w:t>
      </w:r>
      <w:r w:rsidRPr="004B123D">
        <w:rPr>
          <w:rFonts w:cs="Arial"/>
          <w:b/>
          <w:bCs/>
          <w:i/>
          <w:iCs/>
          <w:sz w:val="22"/>
        </w:rPr>
        <w:t xml:space="preserve">dve </w:t>
      </w:r>
      <w:proofErr w:type="spellStart"/>
      <w:r w:rsidRPr="004B123D">
        <w:rPr>
          <w:rFonts w:cs="Arial"/>
          <w:b/>
          <w:bCs/>
          <w:i/>
          <w:iCs/>
          <w:sz w:val="22"/>
        </w:rPr>
        <w:t>izvršnici</w:t>
      </w:r>
      <w:proofErr w:type="spellEnd"/>
      <w:r w:rsidRPr="004B123D">
        <w:rPr>
          <w:rFonts w:cs="Arial"/>
          <w:i/>
          <w:iCs/>
          <w:sz w:val="22"/>
        </w:rPr>
        <w:t>, podpisan</w:t>
      </w:r>
      <w:r>
        <w:rPr>
          <w:rFonts w:cs="Arial"/>
          <w:i/>
          <w:iCs/>
          <w:sz w:val="22"/>
        </w:rPr>
        <w:t>i</w:t>
      </w:r>
      <w:r w:rsidRPr="004B123D">
        <w:rPr>
          <w:rFonts w:cs="Arial"/>
          <w:i/>
          <w:iCs/>
          <w:sz w:val="22"/>
        </w:rPr>
        <w:t xml:space="preserve"> s strani zakonitega zastopnika izbranega ponudnika ter overjeno s strani notarja ali upravne enote v višini 5.000,00 EUR</w:t>
      </w:r>
      <w:r>
        <w:rPr>
          <w:rFonts w:cs="Arial"/>
          <w:i/>
          <w:iCs/>
          <w:sz w:val="22"/>
        </w:rPr>
        <w:t xml:space="preserve"> </w:t>
      </w:r>
      <w:r w:rsidRPr="004B123D">
        <w:rPr>
          <w:rFonts w:cs="Arial"/>
          <w:i/>
          <w:iCs/>
          <w:sz w:val="22"/>
        </w:rPr>
        <w:t>za Kategorijo 1 ter 2.500,00 EUR za Kategorije od 2 do 13.</w:t>
      </w:r>
      <w:r>
        <w:rPr>
          <w:rFonts w:cs="Arial"/>
          <w:i/>
          <w:iCs/>
          <w:sz w:val="22"/>
        </w:rPr>
        <w:t xml:space="preserve"> </w:t>
      </w:r>
      <w:r w:rsidRPr="004B123D">
        <w:rPr>
          <w:rFonts w:cs="Arial"/>
          <w:i/>
          <w:iCs/>
          <w:sz w:val="22"/>
        </w:rPr>
        <w:t>Finančno zavarovanje mora biti brezpogojno in plačljivo na prvi poziv ter predloženo v enakem besedilu kot v vzorcih finančnega zavarovanja za resnost ponudbe, ki je sestavni del ponudbene dokumentacije.</w:t>
      </w:r>
      <w:r w:rsidRPr="004B123D">
        <w:t xml:space="preserve"> </w:t>
      </w:r>
      <w:proofErr w:type="spellStart"/>
      <w:r w:rsidRPr="004B123D">
        <w:rPr>
          <w:rFonts w:cs="Arial"/>
          <w:i/>
          <w:iCs/>
          <w:sz w:val="22"/>
        </w:rPr>
        <w:t>Izvršnica</w:t>
      </w:r>
      <w:proofErr w:type="spellEnd"/>
      <w:r w:rsidRPr="004B123D">
        <w:rPr>
          <w:rFonts w:cs="Arial"/>
          <w:i/>
          <w:iCs/>
          <w:sz w:val="22"/>
        </w:rPr>
        <w:t xml:space="preserve"> 1 velja v obdobju </w:t>
      </w:r>
      <w:r w:rsidR="0055555C">
        <w:rPr>
          <w:rFonts w:cs="Arial"/>
          <w:i/>
          <w:iCs/>
          <w:sz w:val="22"/>
        </w:rPr>
        <w:t xml:space="preserve">treh let </w:t>
      </w:r>
      <w:r w:rsidRPr="004B123D">
        <w:rPr>
          <w:rFonts w:cs="Arial"/>
          <w:i/>
          <w:iCs/>
          <w:sz w:val="22"/>
        </w:rPr>
        <w:t xml:space="preserve">od </w:t>
      </w:r>
      <w:r w:rsidR="0055555C">
        <w:rPr>
          <w:rFonts w:cs="Arial"/>
          <w:i/>
          <w:iCs/>
          <w:sz w:val="22"/>
        </w:rPr>
        <w:t>sklenitve</w:t>
      </w:r>
      <w:r w:rsidR="00E117AC">
        <w:rPr>
          <w:rFonts w:cs="Arial"/>
          <w:i/>
          <w:iCs/>
          <w:sz w:val="22"/>
        </w:rPr>
        <w:t xml:space="preserve"> </w:t>
      </w:r>
      <w:r>
        <w:rPr>
          <w:rFonts w:cs="Arial"/>
          <w:i/>
          <w:iCs/>
          <w:sz w:val="22"/>
        </w:rPr>
        <w:t xml:space="preserve">Krovne pogodbe SEC 2026, </w:t>
      </w:r>
      <w:proofErr w:type="spellStart"/>
      <w:r w:rsidRPr="004B123D">
        <w:rPr>
          <w:rFonts w:cs="Arial"/>
          <w:i/>
          <w:iCs/>
          <w:sz w:val="22"/>
        </w:rPr>
        <w:t>Izvršnica</w:t>
      </w:r>
      <w:proofErr w:type="spellEnd"/>
      <w:r w:rsidRPr="004B123D">
        <w:rPr>
          <w:rFonts w:cs="Arial"/>
          <w:i/>
          <w:iCs/>
          <w:sz w:val="22"/>
        </w:rPr>
        <w:t xml:space="preserve"> 2 pa </w:t>
      </w:r>
      <w:r w:rsidR="0055555C">
        <w:rPr>
          <w:rFonts w:cs="Arial"/>
          <w:i/>
          <w:iCs/>
          <w:sz w:val="22"/>
        </w:rPr>
        <w:t xml:space="preserve">od izteka veljavnosti </w:t>
      </w:r>
      <w:proofErr w:type="spellStart"/>
      <w:r w:rsidR="0055555C">
        <w:rPr>
          <w:rFonts w:cs="Arial"/>
          <w:i/>
          <w:iCs/>
          <w:sz w:val="22"/>
        </w:rPr>
        <w:t>Izvršnice</w:t>
      </w:r>
      <w:proofErr w:type="spellEnd"/>
      <w:r w:rsidR="0055555C">
        <w:rPr>
          <w:rFonts w:cs="Arial"/>
          <w:i/>
          <w:iCs/>
          <w:sz w:val="22"/>
        </w:rPr>
        <w:t xml:space="preserve"> 1 do </w:t>
      </w:r>
      <w:r w:rsidRPr="004B123D">
        <w:rPr>
          <w:rFonts w:cs="Arial"/>
          <w:i/>
          <w:iCs/>
          <w:sz w:val="22"/>
        </w:rPr>
        <w:t>31.12.20</w:t>
      </w:r>
      <w:r>
        <w:rPr>
          <w:rFonts w:cs="Arial"/>
          <w:i/>
          <w:iCs/>
          <w:sz w:val="22"/>
        </w:rPr>
        <w:t>30</w:t>
      </w:r>
      <w:r w:rsidRPr="004B123D">
        <w:rPr>
          <w:rFonts w:cs="Arial"/>
          <w:i/>
          <w:iCs/>
          <w:sz w:val="22"/>
        </w:rPr>
        <w:t>.</w:t>
      </w:r>
    </w:p>
    <w:p w14:paraId="36530E87" w14:textId="77777777" w:rsidR="004B123D" w:rsidRDefault="004B123D" w:rsidP="004B123D">
      <w:pPr>
        <w:pStyle w:val="Noga"/>
        <w:spacing w:line="0" w:lineRule="atLeast"/>
        <w:rPr>
          <w:rFonts w:cs="Arial"/>
          <w:bCs/>
          <w:i/>
          <w:iCs/>
          <w:sz w:val="22"/>
        </w:rPr>
      </w:pPr>
    </w:p>
    <w:p w14:paraId="4832FA3C" w14:textId="77777777" w:rsidR="004B123D" w:rsidRDefault="004B123D" w:rsidP="004B123D">
      <w:pPr>
        <w:pStyle w:val="Noga"/>
        <w:spacing w:line="0" w:lineRule="atLeast"/>
        <w:rPr>
          <w:rFonts w:cs="Arial"/>
          <w:bCs/>
          <w:i/>
          <w:iCs/>
          <w:sz w:val="22"/>
        </w:rPr>
      </w:pPr>
    </w:p>
    <w:p w14:paraId="0A0C5314" w14:textId="66E0B5D8" w:rsidR="004B123D" w:rsidRPr="00CB3AFD" w:rsidRDefault="00AF5FD7" w:rsidP="004B123D">
      <w:pPr>
        <w:pStyle w:val="Noga"/>
        <w:numPr>
          <w:ilvl w:val="0"/>
          <w:numId w:val="35"/>
        </w:numPr>
        <w:spacing w:line="0" w:lineRule="atLeast"/>
        <w:rPr>
          <w:rFonts w:cs="Arial"/>
          <w:bCs/>
          <w:sz w:val="22"/>
        </w:rPr>
      </w:pPr>
      <w:r w:rsidRPr="00CB3AFD">
        <w:rPr>
          <w:rFonts w:cs="Arial"/>
          <w:bCs/>
          <w:sz w:val="22"/>
        </w:rPr>
        <w:t xml:space="preserve">se prvi in drugi odstavek točke 12.1. spremenita tako, da </w:t>
      </w:r>
      <w:r w:rsidR="00CB3AFD">
        <w:rPr>
          <w:rFonts w:cs="Arial"/>
          <w:bCs/>
          <w:sz w:val="22"/>
        </w:rPr>
        <w:t xml:space="preserve">se </w:t>
      </w:r>
      <w:r w:rsidRPr="00CB3AFD">
        <w:rPr>
          <w:rFonts w:cs="Arial"/>
          <w:bCs/>
          <w:sz w:val="22"/>
        </w:rPr>
        <w:t xml:space="preserve">glasita: </w:t>
      </w:r>
    </w:p>
    <w:p w14:paraId="4A433EC0" w14:textId="77777777" w:rsidR="00AF5FD7" w:rsidRDefault="00AF5FD7" w:rsidP="00AF5FD7">
      <w:pPr>
        <w:pStyle w:val="Noga"/>
        <w:spacing w:line="0" w:lineRule="atLeast"/>
        <w:rPr>
          <w:rFonts w:cs="Arial"/>
          <w:bCs/>
          <w:i/>
          <w:iCs/>
          <w:sz w:val="22"/>
        </w:rPr>
      </w:pPr>
    </w:p>
    <w:p w14:paraId="445A03CF" w14:textId="4F7226D3" w:rsidR="00AF5FD7" w:rsidRPr="00AF5FD7" w:rsidRDefault="00AF5FD7" w:rsidP="00AF5FD7">
      <w:pPr>
        <w:spacing w:line="0" w:lineRule="atLeast"/>
        <w:ind w:right="240"/>
        <w:rPr>
          <w:rFonts w:cs="Arial"/>
          <w:i/>
          <w:iCs/>
          <w:sz w:val="22"/>
        </w:rPr>
      </w:pPr>
      <w:r w:rsidRPr="00AF5FD7">
        <w:rPr>
          <w:rFonts w:cs="Arial"/>
          <w:bCs/>
          <w:i/>
          <w:iCs/>
          <w:sz w:val="22"/>
        </w:rPr>
        <w:t>»</w:t>
      </w:r>
      <w:r w:rsidRPr="00AF5FD7">
        <w:rPr>
          <w:rFonts w:cs="Arial"/>
          <w:i/>
          <w:iCs/>
          <w:sz w:val="22"/>
        </w:rPr>
        <w:t xml:space="preserve">Vsi kandidati obvezno izpolnijo obrazec: </w:t>
      </w:r>
      <w:bookmarkStart w:id="0" w:name="_Hlk527702860"/>
      <w:r w:rsidRPr="00AF5FD7">
        <w:rPr>
          <w:rFonts w:cs="Arial"/>
          <w:i/>
          <w:iCs/>
          <w:sz w:val="22"/>
        </w:rPr>
        <w:t>Prijava na javno naročilo SEC 202</w:t>
      </w:r>
      <w:bookmarkEnd w:id="0"/>
      <w:r w:rsidRPr="00AF5FD7">
        <w:rPr>
          <w:rFonts w:cs="Arial"/>
          <w:i/>
          <w:iCs/>
          <w:sz w:val="22"/>
        </w:rPr>
        <w:t>6</w:t>
      </w:r>
      <w:r w:rsidRPr="00AF5FD7">
        <w:rPr>
          <w:rFonts w:cs="Arial"/>
          <w:i/>
          <w:iCs/>
          <w:sz w:val="22"/>
        </w:rPr>
        <w:t xml:space="preserve"> (obsega strani 34, 35, 36, 37)</w:t>
      </w:r>
      <w:r w:rsidRPr="00AF5FD7">
        <w:rPr>
          <w:rFonts w:cs="Arial"/>
          <w:i/>
          <w:iCs/>
          <w:sz w:val="22"/>
        </w:rPr>
        <w:t>.</w:t>
      </w:r>
      <w:r w:rsidRPr="00AF5FD7">
        <w:rPr>
          <w:rFonts w:cs="Arial"/>
          <w:i/>
          <w:iCs/>
          <w:sz w:val="22"/>
        </w:rPr>
        <w:t>«</w:t>
      </w:r>
    </w:p>
    <w:p w14:paraId="4EA1FE84" w14:textId="77777777" w:rsidR="00AF5FD7" w:rsidRDefault="00AF5FD7" w:rsidP="00AF5FD7">
      <w:pPr>
        <w:spacing w:line="0" w:lineRule="atLeast"/>
        <w:ind w:right="240"/>
        <w:rPr>
          <w:rFonts w:cs="Arial"/>
          <w:sz w:val="22"/>
        </w:rPr>
      </w:pPr>
    </w:p>
    <w:p w14:paraId="27B030C1" w14:textId="3D777DB2" w:rsidR="00AF5FD7" w:rsidRPr="00AF5FD7" w:rsidRDefault="00AF5FD7" w:rsidP="00AF5FD7">
      <w:pPr>
        <w:spacing w:line="0" w:lineRule="atLeast"/>
        <w:ind w:right="240"/>
        <w:rPr>
          <w:rFonts w:cs="Arial"/>
          <w:i/>
          <w:iCs/>
          <w:sz w:val="22"/>
        </w:rPr>
      </w:pPr>
      <w:r w:rsidRPr="00AF5FD7">
        <w:rPr>
          <w:rFonts w:cs="Arial"/>
          <w:i/>
          <w:iCs/>
          <w:sz w:val="22"/>
        </w:rPr>
        <w:t>»</w:t>
      </w:r>
      <w:r w:rsidRPr="00AF5FD7">
        <w:rPr>
          <w:rFonts w:cs="Arial"/>
          <w:i/>
          <w:iCs/>
          <w:sz w:val="22"/>
        </w:rPr>
        <w:t>Kandidat s svojo pisno prijavo opredeli, na katero kategorijo se prijava nanaša, in sicer na način, da na priloženem obrazcu Prijava na javno naročilo SEC 2026 napiše številko kategorije oziroma kategorij, za katero/e podaja prijavo</w:t>
      </w:r>
      <w:r w:rsidRPr="00AF5FD7">
        <w:rPr>
          <w:rFonts w:cs="Arial"/>
          <w:i/>
          <w:iCs/>
          <w:sz w:val="22"/>
        </w:rPr>
        <w:t>.«</w:t>
      </w:r>
    </w:p>
    <w:p w14:paraId="5EBE08E2" w14:textId="4C5101F4" w:rsidR="00AF5FD7" w:rsidRDefault="00AF5FD7" w:rsidP="00AF5FD7">
      <w:pPr>
        <w:pStyle w:val="Noga"/>
        <w:spacing w:line="0" w:lineRule="atLeast"/>
        <w:rPr>
          <w:rFonts w:cs="Arial"/>
          <w:bCs/>
          <w:i/>
          <w:iCs/>
          <w:sz w:val="22"/>
        </w:rPr>
      </w:pPr>
    </w:p>
    <w:p w14:paraId="4941B559" w14:textId="12992830" w:rsidR="00AF5FD7" w:rsidRPr="000D0F0C" w:rsidRDefault="00AF5FD7" w:rsidP="00AF5FD7">
      <w:pPr>
        <w:pStyle w:val="Noga"/>
        <w:numPr>
          <w:ilvl w:val="0"/>
          <w:numId w:val="35"/>
        </w:numPr>
        <w:spacing w:line="0" w:lineRule="atLeast"/>
        <w:rPr>
          <w:rFonts w:cs="Arial"/>
          <w:bCs/>
          <w:i/>
          <w:iCs/>
          <w:sz w:val="22"/>
        </w:rPr>
      </w:pPr>
      <w:r>
        <w:rPr>
          <w:rFonts w:cs="Arial"/>
          <w:bCs/>
          <w:i/>
          <w:iCs/>
          <w:sz w:val="22"/>
        </w:rPr>
        <w:t xml:space="preserve">se spremeni </w:t>
      </w:r>
      <w:r w:rsidR="000D0F0C">
        <w:rPr>
          <w:rFonts w:cs="Arial"/>
          <w:bCs/>
          <w:i/>
          <w:iCs/>
          <w:sz w:val="22"/>
        </w:rPr>
        <w:t xml:space="preserve">naziv </w:t>
      </w:r>
      <w:r w:rsidR="00CB3AFD">
        <w:rPr>
          <w:rFonts w:cs="Arial"/>
          <w:bCs/>
          <w:i/>
          <w:iCs/>
          <w:sz w:val="22"/>
        </w:rPr>
        <w:t xml:space="preserve">točke </w:t>
      </w:r>
      <w:r>
        <w:rPr>
          <w:rFonts w:cs="Arial"/>
          <w:bCs/>
          <w:i/>
          <w:iCs/>
          <w:sz w:val="22"/>
        </w:rPr>
        <w:t xml:space="preserve">13 tako, da </w:t>
      </w:r>
      <w:r w:rsidR="00CB3AFD">
        <w:rPr>
          <w:rFonts w:cs="Arial"/>
          <w:bCs/>
          <w:i/>
          <w:iCs/>
          <w:sz w:val="22"/>
        </w:rPr>
        <w:t xml:space="preserve">se </w:t>
      </w:r>
      <w:r>
        <w:rPr>
          <w:rFonts w:cs="Arial"/>
          <w:bCs/>
          <w:i/>
          <w:iCs/>
          <w:sz w:val="22"/>
        </w:rPr>
        <w:t>glasi:</w:t>
      </w:r>
      <w:r w:rsidR="000D0F0C">
        <w:rPr>
          <w:rFonts w:cs="Arial"/>
          <w:bCs/>
          <w:i/>
          <w:iCs/>
          <w:sz w:val="22"/>
        </w:rPr>
        <w:t xml:space="preserve"> »SKLENITEV KROVNE POGODBE </w:t>
      </w:r>
      <w:r w:rsidR="000D0F0C" w:rsidRPr="00B82EB0">
        <w:rPr>
          <w:rFonts w:cs="Arial"/>
          <w:bCs/>
          <w:i/>
          <w:iCs/>
          <w:sz w:val="22"/>
          <w:u w:val="single"/>
        </w:rPr>
        <w:t xml:space="preserve">IN SPORAZUMA </w:t>
      </w:r>
      <w:r w:rsidR="000D0F0C" w:rsidRPr="00B82EB0">
        <w:rPr>
          <w:sz w:val="22"/>
          <w:u w:val="single"/>
        </w:rPr>
        <w:t>o skupnih ukrepih za zagotavljanje varnosti in zdravja pri delu na skupnih deloviščih</w:t>
      </w:r>
      <w:r w:rsidR="000D0F0C">
        <w:rPr>
          <w:sz w:val="22"/>
        </w:rPr>
        <w:t>«</w:t>
      </w:r>
    </w:p>
    <w:p w14:paraId="7970EEE7" w14:textId="77777777" w:rsidR="000D0F0C" w:rsidRPr="000D0F0C" w:rsidRDefault="000D0F0C" w:rsidP="000D0F0C">
      <w:pPr>
        <w:pStyle w:val="Noga"/>
        <w:spacing w:line="0" w:lineRule="atLeast"/>
        <w:ind w:left="720"/>
        <w:rPr>
          <w:rFonts w:cs="Arial"/>
          <w:bCs/>
          <w:i/>
          <w:iCs/>
          <w:sz w:val="22"/>
        </w:rPr>
      </w:pPr>
    </w:p>
    <w:p w14:paraId="3780DAA3" w14:textId="6F6C63F8" w:rsidR="000D0F0C" w:rsidRDefault="000D0F0C" w:rsidP="00AF5FD7">
      <w:pPr>
        <w:pStyle w:val="Noga"/>
        <w:numPr>
          <w:ilvl w:val="0"/>
          <w:numId w:val="35"/>
        </w:numPr>
        <w:spacing w:line="0" w:lineRule="atLeast"/>
        <w:rPr>
          <w:rFonts w:cs="Arial"/>
          <w:bCs/>
          <w:i/>
          <w:iCs/>
          <w:sz w:val="22"/>
        </w:rPr>
      </w:pPr>
      <w:r>
        <w:rPr>
          <w:rFonts w:cs="Arial"/>
          <w:bCs/>
          <w:i/>
          <w:iCs/>
          <w:sz w:val="22"/>
        </w:rPr>
        <w:t xml:space="preserve">se spremeni </w:t>
      </w:r>
      <w:r>
        <w:rPr>
          <w:rFonts w:cs="Arial"/>
          <w:bCs/>
          <w:i/>
          <w:iCs/>
          <w:sz w:val="22"/>
        </w:rPr>
        <w:t xml:space="preserve">prvi odstavek točke 13 tako, da </w:t>
      </w:r>
      <w:r w:rsidR="00CB3AFD">
        <w:rPr>
          <w:rFonts w:cs="Arial"/>
          <w:bCs/>
          <w:i/>
          <w:iCs/>
          <w:sz w:val="22"/>
        </w:rPr>
        <w:t xml:space="preserve">se </w:t>
      </w:r>
      <w:r>
        <w:rPr>
          <w:rFonts w:cs="Arial"/>
          <w:bCs/>
          <w:i/>
          <w:iCs/>
          <w:sz w:val="22"/>
        </w:rPr>
        <w:t>glasi:</w:t>
      </w:r>
    </w:p>
    <w:p w14:paraId="70D47F32" w14:textId="77777777" w:rsidR="000D0F0C" w:rsidRDefault="000D0F0C" w:rsidP="000D0F0C">
      <w:pPr>
        <w:pStyle w:val="Odstavekseznama"/>
        <w:rPr>
          <w:rFonts w:cs="Arial"/>
          <w:bCs/>
          <w:i/>
          <w:iCs/>
          <w:sz w:val="22"/>
        </w:rPr>
      </w:pPr>
    </w:p>
    <w:p w14:paraId="61DFAA37" w14:textId="71E09694" w:rsidR="000D0F0C" w:rsidRPr="00B82EB0" w:rsidRDefault="000D0F0C" w:rsidP="000D0F0C">
      <w:pPr>
        <w:spacing w:line="0" w:lineRule="atLeast"/>
        <w:rPr>
          <w:rFonts w:cs="Arial"/>
          <w:b/>
          <w:bCs/>
          <w:i/>
          <w:iCs/>
          <w:sz w:val="22"/>
        </w:rPr>
      </w:pPr>
      <w:r w:rsidRPr="00B82EB0">
        <w:rPr>
          <w:rFonts w:cs="Arial"/>
          <w:bCs/>
          <w:i/>
          <w:iCs/>
          <w:sz w:val="22"/>
        </w:rPr>
        <w:t>»</w:t>
      </w:r>
      <w:r w:rsidRPr="00B82EB0">
        <w:rPr>
          <w:i/>
          <w:iCs/>
          <w:sz w:val="22"/>
        </w:rPr>
        <w:t xml:space="preserve">Del dokumentacije je tudi </w:t>
      </w:r>
      <w:r w:rsidRPr="00B82EB0">
        <w:rPr>
          <w:b/>
          <w:bCs/>
          <w:i/>
          <w:iCs/>
          <w:sz w:val="22"/>
        </w:rPr>
        <w:t xml:space="preserve">Krovna pogodba SEC 2026: </w:t>
      </w:r>
      <w:r w:rsidRPr="00B82EB0">
        <w:rPr>
          <w:i/>
          <w:iCs/>
          <w:sz w:val="22"/>
        </w:rPr>
        <w:t xml:space="preserve">Storitve sečnje in spravila lesa v državnih gozdovih. Pogodba določa splošne pravice in dolžnosti naročnika in </w:t>
      </w:r>
      <w:r w:rsidRPr="00B82EB0">
        <w:rPr>
          <w:rFonts w:eastAsia="Times New Roman" w:cs="Arial"/>
          <w:i/>
          <w:iCs/>
          <w:sz w:val="22"/>
          <w:lang w:eastAsia="sl-SI"/>
        </w:rPr>
        <w:t>kandidata</w:t>
      </w:r>
      <w:r w:rsidRPr="00B82EB0">
        <w:rPr>
          <w:i/>
          <w:iCs/>
          <w:sz w:val="22"/>
        </w:rPr>
        <w:t xml:space="preserve"> kot pogodbenih strank. Splošne pravice in dolžnosti iz te pogodbe med pogodbenima strankama veljajo oz. ostajajo enake več čas veljavnosti DNS ter nadalje ves čas do popolne izpolnitve zadnje izmed obveznosti po pogodbi o izvedbi posameznega naročila. Del dokumentacije je tudi</w:t>
      </w:r>
      <w:r w:rsidRPr="00B82EB0">
        <w:rPr>
          <w:b/>
          <w:bCs/>
          <w:i/>
          <w:iCs/>
          <w:sz w:val="22"/>
        </w:rPr>
        <w:t xml:space="preserve"> </w:t>
      </w:r>
      <w:r w:rsidRPr="00B82EB0">
        <w:rPr>
          <w:rFonts w:cs="Arial"/>
          <w:b/>
          <w:i/>
          <w:iCs/>
          <w:sz w:val="22"/>
        </w:rPr>
        <w:t>Sporazum</w:t>
      </w:r>
      <w:r w:rsidRPr="00B82EB0">
        <w:rPr>
          <w:rFonts w:cs="Arial"/>
          <w:b/>
          <w:i/>
          <w:iCs/>
          <w:sz w:val="22"/>
        </w:rPr>
        <w:t xml:space="preserve"> </w:t>
      </w:r>
      <w:r w:rsidRPr="00B82EB0">
        <w:rPr>
          <w:b/>
          <w:i/>
          <w:iCs/>
          <w:sz w:val="22"/>
        </w:rPr>
        <w:t>o skupnih ukrepih za zagotavljanje varnosti in zdravja pri delu na skupnih deloviščih</w:t>
      </w:r>
      <w:r w:rsidRPr="00B82EB0">
        <w:rPr>
          <w:b/>
          <w:i/>
          <w:iCs/>
          <w:sz w:val="22"/>
        </w:rPr>
        <w:t xml:space="preserve">. </w:t>
      </w:r>
      <w:r w:rsidRPr="00B82EB0">
        <w:rPr>
          <w:b/>
          <w:bCs/>
          <w:i/>
          <w:iCs/>
          <w:sz w:val="22"/>
        </w:rPr>
        <w:t xml:space="preserve">Kandidat  oz. glavni kandidat (slednje v primeru skupne prijave s partnerji) se s predložitvijo prijave strinja s celotno vsebino Krovne pogodbe SEC 2026 za </w:t>
      </w:r>
      <w:r w:rsidRPr="00B82EB0">
        <w:rPr>
          <w:b/>
          <w:bCs/>
          <w:i/>
          <w:iCs/>
          <w:sz w:val="22"/>
        </w:rPr>
        <w:lastRenderedPageBreak/>
        <w:t>posamezno kategorijo za katero podaja prijavo</w:t>
      </w:r>
      <w:r w:rsidRPr="00B82EB0">
        <w:rPr>
          <w:b/>
          <w:bCs/>
          <w:i/>
          <w:iCs/>
          <w:sz w:val="22"/>
        </w:rPr>
        <w:t xml:space="preserve"> ter s </w:t>
      </w:r>
      <w:r w:rsidRPr="00B82EB0">
        <w:rPr>
          <w:b/>
          <w:bCs/>
          <w:i/>
          <w:iCs/>
          <w:sz w:val="22"/>
        </w:rPr>
        <w:t>celotno vsebino</w:t>
      </w:r>
      <w:r w:rsidRPr="00B82EB0">
        <w:rPr>
          <w:b/>
          <w:bCs/>
          <w:i/>
          <w:iCs/>
          <w:sz w:val="22"/>
        </w:rPr>
        <w:t xml:space="preserve"> </w:t>
      </w:r>
      <w:r w:rsidRPr="00B82EB0">
        <w:rPr>
          <w:rFonts w:cs="Arial"/>
          <w:b/>
          <w:i/>
          <w:iCs/>
          <w:sz w:val="22"/>
        </w:rPr>
        <w:t>Sporazum</w:t>
      </w:r>
      <w:r w:rsidRPr="00B82EB0">
        <w:rPr>
          <w:rFonts w:cs="Arial"/>
          <w:b/>
          <w:i/>
          <w:iCs/>
          <w:sz w:val="22"/>
        </w:rPr>
        <w:t>a</w:t>
      </w:r>
      <w:r w:rsidRPr="00B82EB0">
        <w:rPr>
          <w:rFonts w:cs="Arial"/>
          <w:b/>
          <w:i/>
          <w:iCs/>
          <w:sz w:val="22"/>
        </w:rPr>
        <w:t xml:space="preserve"> </w:t>
      </w:r>
      <w:r w:rsidRPr="00B82EB0">
        <w:rPr>
          <w:b/>
          <w:i/>
          <w:iCs/>
          <w:sz w:val="22"/>
        </w:rPr>
        <w:t>o skupnih ukrepih za zagotavljanje varnosti in zdravja pri delu na skupnih deloviščih</w:t>
      </w:r>
      <w:r w:rsidRPr="00B82EB0">
        <w:rPr>
          <w:b/>
          <w:bCs/>
          <w:i/>
          <w:iCs/>
          <w:sz w:val="22"/>
        </w:rPr>
        <w:t>.</w:t>
      </w:r>
    </w:p>
    <w:p w14:paraId="34FD3484" w14:textId="5C91E0A4" w:rsidR="000D0F0C" w:rsidRPr="00B82EB0" w:rsidRDefault="000D0F0C" w:rsidP="000D0F0C">
      <w:pPr>
        <w:pStyle w:val="Noga"/>
        <w:spacing w:line="0" w:lineRule="atLeast"/>
        <w:rPr>
          <w:rFonts w:cs="Arial"/>
          <w:bCs/>
          <w:i/>
          <w:iCs/>
          <w:sz w:val="22"/>
        </w:rPr>
      </w:pPr>
    </w:p>
    <w:p w14:paraId="3CC3D06D" w14:textId="77777777" w:rsidR="00C05CA6" w:rsidRDefault="00C05CA6" w:rsidP="00C05CA6">
      <w:pPr>
        <w:pStyle w:val="Noga"/>
        <w:spacing w:line="0" w:lineRule="atLeast"/>
        <w:rPr>
          <w:rFonts w:cs="Arial"/>
          <w:bCs/>
          <w:i/>
          <w:iCs/>
          <w:sz w:val="22"/>
        </w:rPr>
      </w:pPr>
    </w:p>
    <w:p w14:paraId="6D7B5634" w14:textId="6DD085E1" w:rsidR="00BE2237" w:rsidRPr="00BE2237" w:rsidRDefault="00BE2237" w:rsidP="00BE2237">
      <w:pPr>
        <w:pStyle w:val="Odstavekseznama"/>
        <w:numPr>
          <w:ilvl w:val="0"/>
          <w:numId w:val="30"/>
        </w:numPr>
        <w:rPr>
          <w:rFonts w:cs="Arial"/>
          <w:bCs/>
          <w:sz w:val="22"/>
        </w:rPr>
      </w:pPr>
      <w:r w:rsidRPr="00BE2237">
        <w:rPr>
          <w:rFonts w:cs="Arial"/>
          <w:bCs/>
          <w:sz w:val="22"/>
        </w:rPr>
        <w:t>V skladu s točko 1 tega Popravka se spremeni</w:t>
      </w:r>
      <w:r w:rsidR="00CB3AFD">
        <w:rPr>
          <w:rFonts w:cs="Arial"/>
          <w:bCs/>
          <w:sz w:val="22"/>
        </w:rPr>
        <w:t>jo</w:t>
      </w:r>
      <w:r w:rsidRPr="00BE2237">
        <w:rPr>
          <w:rFonts w:cs="Arial"/>
          <w:bCs/>
          <w:sz w:val="22"/>
        </w:rPr>
        <w:t xml:space="preserve"> naslednji obraz</w:t>
      </w:r>
      <w:r w:rsidR="00CB3AFD">
        <w:rPr>
          <w:rFonts w:cs="Arial"/>
          <w:bCs/>
          <w:sz w:val="22"/>
        </w:rPr>
        <w:t>ci</w:t>
      </w:r>
      <w:r w:rsidRPr="00BE2237">
        <w:rPr>
          <w:rFonts w:cs="Arial"/>
          <w:bCs/>
          <w:sz w:val="22"/>
        </w:rPr>
        <w:t xml:space="preserve">, ki </w:t>
      </w:r>
      <w:r w:rsidR="00CB3AFD">
        <w:rPr>
          <w:rFonts w:cs="Arial"/>
          <w:bCs/>
          <w:sz w:val="22"/>
        </w:rPr>
        <w:t>je</w:t>
      </w:r>
      <w:r w:rsidRPr="00BE2237">
        <w:rPr>
          <w:rFonts w:cs="Arial"/>
          <w:bCs/>
          <w:sz w:val="22"/>
        </w:rPr>
        <w:t xml:space="preserve"> del dokumentacije za naročilo:</w:t>
      </w:r>
    </w:p>
    <w:p w14:paraId="2FA706B2" w14:textId="77777777" w:rsidR="00BE2237" w:rsidRPr="00BE2237" w:rsidRDefault="00BE2237" w:rsidP="00BE2237">
      <w:pPr>
        <w:rPr>
          <w:rFonts w:cs="Arial"/>
          <w:bCs/>
          <w:sz w:val="22"/>
        </w:rPr>
      </w:pPr>
    </w:p>
    <w:p w14:paraId="35B8B39B" w14:textId="79F65362" w:rsidR="00BE2237" w:rsidRDefault="00BE2237" w:rsidP="00BE2237">
      <w:pPr>
        <w:numPr>
          <w:ilvl w:val="0"/>
          <w:numId w:val="33"/>
        </w:numPr>
        <w:rPr>
          <w:rFonts w:cs="Arial"/>
          <w:sz w:val="22"/>
        </w:rPr>
      </w:pPr>
      <w:r w:rsidRPr="00BE2237">
        <w:rPr>
          <w:rFonts w:cs="Arial"/>
          <w:sz w:val="22"/>
        </w:rPr>
        <w:t xml:space="preserve">IZJAVA ZA TEHNOLOŠKO IN KADROVSKO USPOSOBLJENOST se spremeni na način, da se briše besedilo: »Ponudnik mora za vsak prijavljen kader v tem seznamu priložiti digitalno fotografijo (kot za osebno izkaznico) v datoteki JPG.« Čistopis Izjave za tehnološko in kadrovsko sposobnost je Priloga </w:t>
      </w:r>
      <w:r w:rsidR="00CB3AFD">
        <w:rPr>
          <w:rFonts w:cs="Arial"/>
          <w:sz w:val="22"/>
        </w:rPr>
        <w:t>1</w:t>
      </w:r>
      <w:r w:rsidRPr="00BE2237">
        <w:rPr>
          <w:rFonts w:cs="Arial"/>
          <w:sz w:val="22"/>
        </w:rPr>
        <w:t xml:space="preserve"> tega Popravka. V primeru, da </w:t>
      </w:r>
      <w:r w:rsidR="00CB3AFD">
        <w:rPr>
          <w:rFonts w:cs="Arial"/>
          <w:sz w:val="22"/>
        </w:rPr>
        <w:t>kandidat</w:t>
      </w:r>
      <w:r w:rsidRPr="00BE2237">
        <w:rPr>
          <w:rFonts w:cs="Arial"/>
          <w:sz w:val="22"/>
        </w:rPr>
        <w:t xml:space="preserve"> v ponudbi predloži izjavo, ki vključuje navedeno besedilo, bo naročnik to štel kot ustrezno, saj je s spremembo dokumentacije SEC 202</w:t>
      </w:r>
      <w:r w:rsidR="00F6611B">
        <w:rPr>
          <w:rFonts w:cs="Arial"/>
          <w:sz w:val="22"/>
        </w:rPr>
        <w:t>6</w:t>
      </w:r>
      <w:r w:rsidRPr="00BE2237">
        <w:rPr>
          <w:rFonts w:cs="Arial"/>
          <w:sz w:val="22"/>
        </w:rPr>
        <w:t xml:space="preserve"> to besedilo brezpredmetno.</w:t>
      </w:r>
    </w:p>
    <w:p w14:paraId="4D6877E3" w14:textId="77777777" w:rsidR="00CB3AFD" w:rsidRDefault="00CB3AFD" w:rsidP="00CB3AFD">
      <w:pPr>
        <w:rPr>
          <w:rFonts w:cs="Arial"/>
          <w:sz w:val="22"/>
        </w:rPr>
      </w:pPr>
    </w:p>
    <w:p w14:paraId="215806F9" w14:textId="3C5B4300" w:rsidR="00CB3AFD" w:rsidRPr="0074425B" w:rsidRDefault="00CB3AFD" w:rsidP="0074425B">
      <w:pPr>
        <w:pStyle w:val="Odstavekseznama"/>
        <w:numPr>
          <w:ilvl w:val="0"/>
          <w:numId w:val="33"/>
        </w:numPr>
        <w:rPr>
          <w:rFonts w:cs="Arial"/>
          <w:sz w:val="22"/>
        </w:rPr>
      </w:pPr>
      <w:r w:rsidRPr="0074425B">
        <w:rPr>
          <w:rFonts w:cs="Arial"/>
          <w:sz w:val="22"/>
        </w:rPr>
        <w:t>IZVRŠNICA - ZAVAROVANJE ZA RESNOST PONUDBE</w:t>
      </w:r>
      <w:r w:rsidRPr="0074425B">
        <w:rPr>
          <w:rFonts w:cs="Arial"/>
          <w:sz w:val="22"/>
        </w:rPr>
        <w:t xml:space="preserve"> se spremeni na način, </w:t>
      </w:r>
      <w:r w:rsidR="009278B3" w:rsidRPr="0074425B">
        <w:rPr>
          <w:rFonts w:cs="Arial"/>
          <w:sz w:val="22"/>
        </w:rPr>
        <w:t>da se na obstoječem vzorcu spremeni</w:t>
      </w:r>
      <w:r w:rsidR="006804E7" w:rsidRPr="0074425B">
        <w:rPr>
          <w:rFonts w:cs="Arial"/>
          <w:sz w:val="22"/>
        </w:rPr>
        <w:t xml:space="preserve"> naziv </w:t>
      </w:r>
      <w:proofErr w:type="spellStart"/>
      <w:r w:rsidR="006804E7" w:rsidRPr="0074425B">
        <w:rPr>
          <w:rFonts w:cs="Arial"/>
          <w:sz w:val="22"/>
        </w:rPr>
        <w:t>izvršnice</w:t>
      </w:r>
      <w:proofErr w:type="spellEnd"/>
      <w:r w:rsidR="006804E7" w:rsidRPr="0074425B">
        <w:rPr>
          <w:rFonts w:cs="Arial"/>
          <w:sz w:val="22"/>
        </w:rPr>
        <w:t>, tako da se glasi</w:t>
      </w:r>
      <w:r w:rsidR="006804E7" w:rsidRPr="0074425B">
        <w:rPr>
          <w:rFonts w:cs="Arial"/>
          <w:i/>
          <w:iCs/>
          <w:sz w:val="22"/>
        </w:rPr>
        <w:t xml:space="preserve">: </w:t>
      </w:r>
      <w:proofErr w:type="spellStart"/>
      <w:r w:rsidR="006804E7" w:rsidRPr="0074425B">
        <w:rPr>
          <w:rFonts w:cs="Arial"/>
          <w:i/>
          <w:iCs/>
          <w:sz w:val="22"/>
        </w:rPr>
        <w:t>Izvršnica</w:t>
      </w:r>
      <w:proofErr w:type="spellEnd"/>
      <w:r w:rsidR="006804E7" w:rsidRPr="0074425B">
        <w:rPr>
          <w:rFonts w:cs="Arial"/>
          <w:i/>
          <w:iCs/>
          <w:sz w:val="22"/>
        </w:rPr>
        <w:t xml:space="preserve"> 1 - </w:t>
      </w:r>
      <w:r w:rsidR="006804E7" w:rsidRPr="0074425B">
        <w:rPr>
          <w:rFonts w:cs="Arial"/>
          <w:i/>
          <w:iCs/>
          <w:sz w:val="22"/>
        </w:rPr>
        <w:t>zavarovanje za resnost ponudbe</w:t>
      </w:r>
      <w:r w:rsidR="006804E7" w:rsidRPr="0074425B">
        <w:rPr>
          <w:rFonts w:cs="Arial"/>
          <w:sz w:val="22"/>
        </w:rPr>
        <w:t xml:space="preserve"> ter se spremeni</w:t>
      </w:r>
      <w:r w:rsidR="009278B3" w:rsidRPr="0074425B">
        <w:rPr>
          <w:rFonts w:cs="Arial"/>
          <w:sz w:val="22"/>
        </w:rPr>
        <w:t xml:space="preserve"> datum obdobja izplačila</w:t>
      </w:r>
      <w:r w:rsidR="00E117AC" w:rsidRPr="0074425B">
        <w:rPr>
          <w:rFonts w:cs="Arial"/>
          <w:sz w:val="22"/>
        </w:rPr>
        <w:t xml:space="preserve"> na način, da </w:t>
      </w:r>
      <w:proofErr w:type="spellStart"/>
      <w:r w:rsidR="0074425B" w:rsidRPr="0074425B">
        <w:rPr>
          <w:rFonts w:cs="Arial"/>
          <w:sz w:val="22"/>
        </w:rPr>
        <w:t>Izvršnica</w:t>
      </w:r>
      <w:proofErr w:type="spellEnd"/>
      <w:r w:rsidR="0074425B" w:rsidRPr="0074425B">
        <w:rPr>
          <w:rFonts w:cs="Arial"/>
          <w:sz w:val="22"/>
        </w:rPr>
        <w:t xml:space="preserve"> 1 velja </w:t>
      </w:r>
      <w:r w:rsidR="0074425B" w:rsidRPr="0074425B">
        <w:rPr>
          <w:rFonts w:cs="Arial"/>
          <w:sz w:val="22"/>
        </w:rPr>
        <w:t xml:space="preserve">tri </w:t>
      </w:r>
      <w:r w:rsidR="0074425B" w:rsidRPr="0074425B">
        <w:rPr>
          <w:rFonts w:cs="Arial"/>
          <w:sz w:val="22"/>
        </w:rPr>
        <w:t xml:space="preserve"> let</w:t>
      </w:r>
      <w:r w:rsidR="0074425B" w:rsidRPr="0074425B">
        <w:rPr>
          <w:rFonts w:cs="Arial"/>
          <w:sz w:val="22"/>
        </w:rPr>
        <w:t>a</w:t>
      </w:r>
      <w:r w:rsidR="0074425B" w:rsidRPr="0074425B">
        <w:rPr>
          <w:rFonts w:cs="Arial"/>
          <w:sz w:val="22"/>
        </w:rPr>
        <w:t xml:space="preserve"> od sklenitve Krovne pogodbe SEC 2026</w:t>
      </w:r>
      <w:r w:rsidR="0074425B" w:rsidRPr="0074425B">
        <w:rPr>
          <w:rFonts w:cs="Arial"/>
          <w:sz w:val="22"/>
        </w:rPr>
        <w:t xml:space="preserve">. Doda se </w:t>
      </w:r>
      <w:r w:rsidR="0074425B" w:rsidRPr="0074425B">
        <w:rPr>
          <w:rFonts w:cs="Arial"/>
          <w:sz w:val="22"/>
        </w:rPr>
        <w:t xml:space="preserve">nov dodatni vzorec </w:t>
      </w:r>
      <w:proofErr w:type="spellStart"/>
      <w:r w:rsidR="0074425B" w:rsidRPr="0074425B">
        <w:rPr>
          <w:rFonts w:cs="Arial"/>
          <w:sz w:val="22"/>
        </w:rPr>
        <w:t>izvršnice</w:t>
      </w:r>
      <w:proofErr w:type="spellEnd"/>
      <w:r w:rsidR="0074425B" w:rsidRPr="0074425B">
        <w:rPr>
          <w:rFonts w:cs="Arial"/>
          <w:sz w:val="22"/>
        </w:rPr>
        <w:t xml:space="preserve">, tj. </w:t>
      </w:r>
      <w:proofErr w:type="spellStart"/>
      <w:r w:rsidR="0074425B" w:rsidRPr="0074425B">
        <w:rPr>
          <w:rFonts w:cs="Arial"/>
          <w:sz w:val="22"/>
        </w:rPr>
        <w:t>Izvršnica</w:t>
      </w:r>
      <w:proofErr w:type="spellEnd"/>
      <w:r w:rsidR="0074425B" w:rsidRPr="0074425B">
        <w:rPr>
          <w:rFonts w:cs="Arial"/>
          <w:sz w:val="22"/>
        </w:rPr>
        <w:t xml:space="preserve"> 2– zavarovanje za resnost ponudbe,</w:t>
      </w:r>
      <w:r w:rsidR="0074425B" w:rsidRPr="0074425B">
        <w:rPr>
          <w:rFonts w:cs="Arial"/>
          <w:sz w:val="22"/>
        </w:rPr>
        <w:t xml:space="preserve"> ki velja od </w:t>
      </w:r>
      <w:r w:rsidR="0074425B" w:rsidRPr="0074425B">
        <w:rPr>
          <w:rFonts w:cs="Arial"/>
          <w:i/>
          <w:iCs/>
          <w:sz w:val="22"/>
        </w:rPr>
        <w:t xml:space="preserve">izteka veljavnosti </w:t>
      </w:r>
      <w:proofErr w:type="spellStart"/>
      <w:r w:rsidR="0074425B" w:rsidRPr="0074425B">
        <w:rPr>
          <w:rFonts w:cs="Arial"/>
          <w:i/>
          <w:iCs/>
          <w:sz w:val="22"/>
        </w:rPr>
        <w:t>Izvršnice</w:t>
      </w:r>
      <w:proofErr w:type="spellEnd"/>
      <w:r w:rsidR="0074425B" w:rsidRPr="0074425B">
        <w:rPr>
          <w:rFonts w:cs="Arial"/>
          <w:i/>
          <w:iCs/>
          <w:sz w:val="22"/>
        </w:rPr>
        <w:t xml:space="preserve"> 1 do 31.12.2030</w:t>
      </w:r>
      <w:r w:rsidR="0074425B">
        <w:rPr>
          <w:rFonts w:cs="Arial"/>
          <w:i/>
          <w:iCs/>
          <w:sz w:val="22"/>
        </w:rPr>
        <w:t xml:space="preserve">. </w:t>
      </w:r>
      <w:r w:rsidR="009278B3" w:rsidRPr="0074425B">
        <w:rPr>
          <w:rFonts w:cs="Arial"/>
          <w:i/>
          <w:iCs/>
          <w:sz w:val="22"/>
        </w:rPr>
        <w:t>Čistopisa novih vzorcev finančn</w:t>
      </w:r>
      <w:r w:rsidR="0074425B">
        <w:rPr>
          <w:rFonts w:cs="Arial"/>
          <w:i/>
          <w:iCs/>
          <w:sz w:val="22"/>
        </w:rPr>
        <w:t>ega</w:t>
      </w:r>
      <w:r w:rsidR="009278B3" w:rsidRPr="0074425B">
        <w:rPr>
          <w:rFonts w:cs="Arial"/>
          <w:i/>
          <w:iCs/>
          <w:sz w:val="22"/>
        </w:rPr>
        <w:t xml:space="preserve"> zavarovanj</w:t>
      </w:r>
      <w:r w:rsidR="0074425B">
        <w:rPr>
          <w:rFonts w:cs="Arial"/>
          <w:i/>
          <w:iCs/>
          <w:sz w:val="22"/>
        </w:rPr>
        <w:t>a za resnost ponudbe</w:t>
      </w:r>
      <w:r w:rsidR="009278B3" w:rsidRPr="0074425B">
        <w:rPr>
          <w:rFonts w:cs="Arial"/>
          <w:i/>
          <w:iCs/>
          <w:sz w:val="22"/>
        </w:rPr>
        <w:t xml:space="preserve"> sta Priloga 2 tega popravka.</w:t>
      </w:r>
    </w:p>
    <w:p w14:paraId="09CF0C17" w14:textId="77777777" w:rsidR="00BE2237" w:rsidRPr="00BE2237" w:rsidRDefault="00BE2237" w:rsidP="00BE2237">
      <w:pPr>
        <w:rPr>
          <w:rFonts w:cs="Arial"/>
          <w:sz w:val="22"/>
        </w:rPr>
      </w:pPr>
    </w:p>
    <w:p w14:paraId="33E4FAF2" w14:textId="0E31C5C1" w:rsidR="00BE2237" w:rsidRDefault="00BE2237" w:rsidP="00EE1F42">
      <w:pPr>
        <w:pStyle w:val="Odstavekseznama"/>
        <w:numPr>
          <w:ilvl w:val="0"/>
          <w:numId w:val="30"/>
        </w:numPr>
        <w:rPr>
          <w:sz w:val="22"/>
        </w:rPr>
      </w:pPr>
      <w:r w:rsidRPr="00F6611B">
        <w:rPr>
          <w:sz w:val="22"/>
        </w:rPr>
        <w:t>Že objavljeni odgovori na Portalu javnih naročil so v skladu z ZJN-3 del Dokumentacije za javno naročilo SEC 202</w:t>
      </w:r>
      <w:r w:rsidR="00F6611B" w:rsidRPr="00F6611B">
        <w:rPr>
          <w:sz w:val="22"/>
        </w:rPr>
        <w:t>6</w:t>
      </w:r>
      <w:r w:rsidRPr="00F6611B">
        <w:rPr>
          <w:sz w:val="22"/>
        </w:rPr>
        <w:t xml:space="preserve">, zato predmetna sprememba velja tudi za njih. </w:t>
      </w:r>
    </w:p>
    <w:p w14:paraId="08DC1171" w14:textId="77777777" w:rsidR="00F6611B" w:rsidRPr="00BE2237" w:rsidRDefault="00F6611B" w:rsidP="00F6611B">
      <w:pPr>
        <w:pStyle w:val="Odstavekseznama"/>
        <w:ind w:left="360"/>
        <w:rPr>
          <w:sz w:val="22"/>
        </w:rPr>
      </w:pPr>
    </w:p>
    <w:p w14:paraId="727BD6B9" w14:textId="2E600006" w:rsidR="00BE2237" w:rsidRPr="00BE2237" w:rsidRDefault="00BE2237" w:rsidP="00BE2237">
      <w:pPr>
        <w:numPr>
          <w:ilvl w:val="0"/>
          <w:numId w:val="34"/>
        </w:numPr>
        <w:rPr>
          <w:sz w:val="22"/>
        </w:rPr>
      </w:pPr>
      <w:r w:rsidRPr="00BE2237">
        <w:rPr>
          <w:sz w:val="22"/>
        </w:rPr>
        <w:t>Ostala določila Dokumentacije v zvezi z oddajo javnega naročila SEC 202</w:t>
      </w:r>
      <w:r w:rsidR="00F6611B">
        <w:rPr>
          <w:sz w:val="22"/>
        </w:rPr>
        <w:t>6</w:t>
      </w:r>
      <w:r w:rsidRPr="00BE2237">
        <w:rPr>
          <w:sz w:val="22"/>
        </w:rPr>
        <w:t xml:space="preserve"> ostajajo nespremenjena. </w:t>
      </w:r>
    </w:p>
    <w:p w14:paraId="01EE1239" w14:textId="77777777" w:rsidR="009A2247" w:rsidRDefault="009A2247" w:rsidP="0077559D">
      <w:pPr>
        <w:rPr>
          <w:b/>
          <w:sz w:val="22"/>
        </w:rPr>
      </w:pPr>
    </w:p>
    <w:p w14:paraId="4DC289EC" w14:textId="77777777" w:rsidR="009A2247" w:rsidRDefault="009A2247" w:rsidP="0077559D">
      <w:pPr>
        <w:rPr>
          <w:b/>
          <w:sz w:val="22"/>
        </w:rPr>
      </w:pPr>
    </w:p>
    <w:p w14:paraId="08490D41" w14:textId="77777777" w:rsidR="00AA0BF8" w:rsidRDefault="00AA0BF8" w:rsidP="00140271">
      <w:pPr>
        <w:rPr>
          <w:sz w:val="22"/>
        </w:rPr>
      </w:pPr>
    </w:p>
    <w:p w14:paraId="7708F6C0" w14:textId="4FA14AFD" w:rsidR="00685E2B" w:rsidRPr="00E015C9" w:rsidRDefault="00E015C9" w:rsidP="00E015C9">
      <w:pPr>
        <w:ind w:left="4956"/>
        <w:rPr>
          <w:b/>
          <w:bCs/>
          <w:sz w:val="22"/>
        </w:rPr>
      </w:pPr>
      <w:r w:rsidRPr="00E015C9">
        <w:rPr>
          <w:b/>
          <w:bCs/>
          <w:sz w:val="22"/>
        </w:rPr>
        <w:t xml:space="preserve">Slovenski državni gozdovi, </w:t>
      </w:r>
      <w:proofErr w:type="spellStart"/>
      <w:r w:rsidRPr="00E015C9">
        <w:rPr>
          <w:b/>
          <w:bCs/>
          <w:sz w:val="22"/>
        </w:rPr>
        <w:t>d.o.o</w:t>
      </w:r>
      <w:proofErr w:type="spellEnd"/>
      <w:r w:rsidRPr="00E015C9">
        <w:rPr>
          <w:b/>
          <w:bCs/>
          <w:sz w:val="22"/>
        </w:rPr>
        <w:t>.</w:t>
      </w:r>
    </w:p>
    <w:p w14:paraId="6390DBB3" w14:textId="77777777" w:rsidR="00685E2B" w:rsidRDefault="00685E2B" w:rsidP="00140271">
      <w:pPr>
        <w:rPr>
          <w:sz w:val="22"/>
        </w:rPr>
      </w:pPr>
    </w:p>
    <w:p w14:paraId="29AAE3C7" w14:textId="77777777" w:rsidR="00685E2B" w:rsidRDefault="00685E2B" w:rsidP="00140271">
      <w:pPr>
        <w:rPr>
          <w:sz w:val="22"/>
        </w:rPr>
      </w:pPr>
    </w:p>
    <w:p w14:paraId="3AB3E5CF" w14:textId="77777777" w:rsidR="00685E2B" w:rsidRDefault="00685E2B" w:rsidP="00140271">
      <w:pPr>
        <w:rPr>
          <w:sz w:val="22"/>
        </w:rPr>
      </w:pPr>
    </w:p>
    <w:p w14:paraId="4C6F1925" w14:textId="77777777" w:rsidR="00685E2B" w:rsidRDefault="00685E2B" w:rsidP="00140271">
      <w:pPr>
        <w:rPr>
          <w:sz w:val="22"/>
        </w:rPr>
      </w:pPr>
    </w:p>
    <w:p w14:paraId="4DA00ADA" w14:textId="77777777" w:rsidR="00685E2B" w:rsidRDefault="00685E2B" w:rsidP="00140271">
      <w:pPr>
        <w:rPr>
          <w:sz w:val="22"/>
        </w:rPr>
      </w:pPr>
    </w:p>
    <w:p w14:paraId="60D7F1FD" w14:textId="77777777" w:rsidR="00685E2B" w:rsidRDefault="00685E2B" w:rsidP="00140271">
      <w:pPr>
        <w:rPr>
          <w:sz w:val="22"/>
        </w:rPr>
      </w:pPr>
    </w:p>
    <w:p w14:paraId="5E6FEF9F" w14:textId="77777777" w:rsidR="00685E2B" w:rsidRDefault="00685E2B" w:rsidP="00140271">
      <w:pPr>
        <w:rPr>
          <w:sz w:val="22"/>
        </w:rPr>
      </w:pPr>
    </w:p>
    <w:p w14:paraId="78EB4ECF" w14:textId="77777777" w:rsidR="00685E2B" w:rsidRDefault="00685E2B" w:rsidP="00140271">
      <w:pPr>
        <w:rPr>
          <w:sz w:val="22"/>
        </w:rPr>
      </w:pPr>
    </w:p>
    <w:p w14:paraId="0ED5682A" w14:textId="77777777" w:rsidR="00685E2B" w:rsidRDefault="00685E2B" w:rsidP="00140271">
      <w:pPr>
        <w:rPr>
          <w:sz w:val="22"/>
        </w:rPr>
      </w:pPr>
    </w:p>
    <w:p w14:paraId="7F504BC0" w14:textId="77777777" w:rsidR="00685E2B" w:rsidRDefault="00685E2B" w:rsidP="00140271">
      <w:pPr>
        <w:rPr>
          <w:sz w:val="22"/>
        </w:rPr>
      </w:pPr>
    </w:p>
    <w:p w14:paraId="2178F8F5" w14:textId="77777777" w:rsidR="00685E2B" w:rsidRDefault="00685E2B" w:rsidP="00140271">
      <w:pPr>
        <w:rPr>
          <w:sz w:val="22"/>
        </w:rPr>
      </w:pPr>
    </w:p>
    <w:p w14:paraId="7021271D" w14:textId="77777777" w:rsidR="00685E2B" w:rsidRDefault="00685E2B" w:rsidP="00140271">
      <w:pPr>
        <w:rPr>
          <w:sz w:val="22"/>
        </w:rPr>
      </w:pPr>
    </w:p>
    <w:p w14:paraId="569F9ADD" w14:textId="77777777" w:rsidR="00A24CCB" w:rsidRDefault="00A24CCB" w:rsidP="00140271">
      <w:pPr>
        <w:rPr>
          <w:sz w:val="22"/>
        </w:rPr>
      </w:pPr>
    </w:p>
    <w:p w14:paraId="6B9BCE75" w14:textId="77777777" w:rsidR="00A24CCB" w:rsidRDefault="00A24CCB" w:rsidP="00140271">
      <w:pPr>
        <w:rPr>
          <w:sz w:val="22"/>
        </w:rPr>
      </w:pPr>
    </w:p>
    <w:p w14:paraId="2CF96345" w14:textId="77777777" w:rsidR="00A24CCB" w:rsidRDefault="00A24CCB" w:rsidP="00140271">
      <w:pPr>
        <w:rPr>
          <w:sz w:val="22"/>
        </w:rPr>
      </w:pPr>
    </w:p>
    <w:p w14:paraId="1EB60A66" w14:textId="77777777" w:rsidR="00A24CCB" w:rsidRDefault="00A24CCB" w:rsidP="00140271">
      <w:pPr>
        <w:rPr>
          <w:sz w:val="22"/>
        </w:rPr>
      </w:pPr>
    </w:p>
    <w:p w14:paraId="5B5E9A59" w14:textId="77777777" w:rsidR="00A24CCB" w:rsidRDefault="00A24CCB" w:rsidP="00140271">
      <w:pPr>
        <w:rPr>
          <w:sz w:val="22"/>
        </w:rPr>
      </w:pPr>
    </w:p>
    <w:p w14:paraId="73561AE9" w14:textId="77777777" w:rsidR="00A24CCB" w:rsidRDefault="00A24CCB" w:rsidP="00140271">
      <w:pPr>
        <w:rPr>
          <w:sz w:val="22"/>
        </w:rPr>
      </w:pPr>
    </w:p>
    <w:p w14:paraId="70164F72" w14:textId="77777777" w:rsidR="00A24CCB" w:rsidRDefault="00A24CCB" w:rsidP="00140271">
      <w:pPr>
        <w:rPr>
          <w:sz w:val="22"/>
        </w:rPr>
      </w:pPr>
    </w:p>
    <w:p w14:paraId="3307F7B9" w14:textId="77777777" w:rsidR="00A24CCB" w:rsidRDefault="00A24CCB" w:rsidP="00140271">
      <w:pPr>
        <w:rPr>
          <w:sz w:val="22"/>
        </w:rPr>
      </w:pPr>
    </w:p>
    <w:p w14:paraId="2C8FB271" w14:textId="77777777" w:rsidR="00A24CCB" w:rsidRDefault="00A24CCB" w:rsidP="00140271">
      <w:pPr>
        <w:rPr>
          <w:sz w:val="22"/>
        </w:rPr>
      </w:pPr>
    </w:p>
    <w:p w14:paraId="7BE8DFC0" w14:textId="77777777" w:rsidR="00A24CCB" w:rsidRDefault="00A24CCB" w:rsidP="00140271">
      <w:pPr>
        <w:rPr>
          <w:sz w:val="22"/>
        </w:rPr>
      </w:pPr>
    </w:p>
    <w:p w14:paraId="4C8D3595" w14:textId="77777777" w:rsidR="00A24CCB" w:rsidRDefault="00A24CCB" w:rsidP="00140271">
      <w:pPr>
        <w:rPr>
          <w:sz w:val="22"/>
        </w:rPr>
      </w:pPr>
    </w:p>
    <w:p w14:paraId="1CCD42FB" w14:textId="77777777" w:rsidR="00A24CCB" w:rsidRDefault="00A24CCB" w:rsidP="00140271">
      <w:pPr>
        <w:rPr>
          <w:sz w:val="22"/>
        </w:rPr>
      </w:pPr>
    </w:p>
    <w:p w14:paraId="40329DC2" w14:textId="77777777" w:rsidR="00A24CCB" w:rsidRDefault="00A24CCB" w:rsidP="00140271">
      <w:pPr>
        <w:rPr>
          <w:sz w:val="22"/>
        </w:rPr>
      </w:pPr>
    </w:p>
    <w:p w14:paraId="4E736159" w14:textId="77777777" w:rsidR="00A24CCB" w:rsidRDefault="00A24CCB" w:rsidP="00140271">
      <w:pPr>
        <w:rPr>
          <w:sz w:val="22"/>
        </w:rPr>
      </w:pPr>
    </w:p>
    <w:p w14:paraId="550F6BCD" w14:textId="01EA4B2F" w:rsidR="002459B7" w:rsidRDefault="002459B7" w:rsidP="00140271">
      <w:pPr>
        <w:rPr>
          <w:b/>
          <w:bCs/>
          <w:sz w:val="22"/>
        </w:rPr>
      </w:pPr>
      <w:r w:rsidRPr="002459B7">
        <w:rPr>
          <w:b/>
          <w:bCs/>
          <w:sz w:val="22"/>
        </w:rPr>
        <w:t>PRILOGE</w:t>
      </w:r>
    </w:p>
    <w:p w14:paraId="6DBD23D4" w14:textId="77777777" w:rsidR="002459B7" w:rsidRDefault="002459B7" w:rsidP="00140271">
      <w:pPr>
        <w:rPr>
          <w:b/>
          <w:bCs/>
          <w:sz w:val="22"/>
        </w:rPr>
      </w:pPr>
    </w:p>
    <w:p w14:paraId="3521EF1C" w14:textId="77777777" w:rsidR="002459B7" w:rsidRDefault="002459B7" w:rsidP="00140271">
      <w:pPr>
        <w:rPr>
          <w:b/>
          <w:bCs/>
          <w:sz w:val="22"/>
        </w:rPr>
      </w:pPr>
    </w:p>
    <w:p w14:paraId="0EFB9DCF" w14:textId="77777777" w:rsidR="002459B7" w:rsidRDefault="002459B7" w:rsidP="00140271">
      <w:pPr>
        <w:rPr>
          <w:b/>
          <w:bCs/>
          <w:sz w:val="22"/>
        </w:rPr>
      </w:pPr>
    </w:p>
    <w:p w14:paraId="1F31EE25" w14:textId="77777777" w:rsidR="002459B7" w:rsidRDefault="002459B7" w:rsidP="00140271">
      <w:pPr>
        <w:rPr>
          <w:b/>
          <w:bCs/>
          <w:sz w:val="22"/>
        </w:rPr>
      </w:pPr>
    </w:p>
    <w:p w14:paraId="158F0EC9" w14:textId="77777777" w:rsidR="002459B7" w:rsidRDefault="002459B7" w:rsidP="00140271">
      <w:pPr>
        <w:rPr>
          <w:b/>
          <w:bCs/>
          <w:sz w:val="22"/>
        </w:rPr>
      </w:pPr>
    </w:p>
    <w:p w14:paraId="50A7ABA3" w14:textId="77777777" w:rsidR="002459B7" w:rsidRDefault="002459B7" w:rsidP="00140271">
      <w:pPr>
        <w:rPr>
          <w:b/>
          <w:bCs/>
          <w:sz w:val="22"/>
        </w:rPr>
      </w:pPr>
    </w:p>
    <w:p w14:paraId="32E82EAC" w14:textId="77777777" w:rsidR="002459B7" w:rsidRDefault="002459B7" w:rsidP="00140271">
      <w:pPr>
        <w:rPr>
          <w:b/>
          <w:bCs/>
          <w:sz w:val="22"/>
        </w:rPr>
      </w:pPr>
    </w:p>
    <w:p w14:paraId="65E499B0" w14:textId="77777777" w:rsidR="002459B7" w:rsidRDefault="002459B7" w:rsidP="00140271">
      <w:pPr>
        <w:rPr>
          <w:b/>
          <w:bCs/>
          <w:sz w:val="22"/>
        </w:rPr>
      </w:pPr>
    </w:p>
    <w:p w14:paraId="3A091AAB" w14:textId="77777777" w:rsidR="002459B7" w:rsidRDefault="002459B7" w:rsidP="00140271">
      <w:pPr>
        <w:rPr>
          <w:b/>
          <w:bCs/>
          <w:sz w:val="22"/>
        </w:rPr>
      </w:pPr>
    </w:p>
    <w:p w14:paraId="5D6D8E8E" w14:textId="77777777" w:rsidR="002459B7" w:rsidRDefault="002459B7" w:rsidP="00140271">
      <w:pPr>
        <w:rPr>
          <w:b/>
          <w:bCs/>
          <w:sz w:val="22"/>
        </w:rPr>
      </w:pPr>
    </w:p>
    <w:p w14:paraId="38AAC698" w14:textId="77777777" w:rsidR="002459B7" w:rsidRDefault="002459B7" w:rsidP="00140271">
      <w:pPr>
        <w:rPr>
          <w:b/>
          <w:bCs/>
          <w:sz w:val="22"/>
        </w:rPr>
      </w:pPr>
    </w:p>
    <w:p w14:paraId="0D2A0420" w14:textId="77777777" w:rsidR="002459B7" w:rsidRDefault="002459B7" w:rsidP="00140271">
      <w:pPr>
        <w:rPr>
          <w:b/>
          <w:bCs/>
          <w:sz w:val="22"/>
        </w:rPr>
      </w:pPr>
    </w:p>
    <w:p w14:paraId="6025BEE4" w14:textId="77777777" w:rsidR="002459B7" w:rsidRDefault="002459B7" w:rsidP="00140271">
      <w:pPr>
        <w:rPr>
          <w:b/>
          <w:bCs/>
          <w:sz w:val="22"/>
        </w:rPr>
      </w:pPr>
    </w:p>
    <w:p w14:paraId="165E69E5" w14:textId="77777777" w:rsidR="002459B7" w:rsidRDefault="002459B7" w:rsidP="00140271">
      <w:pPr>
        <w:rPr>
          <w:b/>
          <w:bCs/>
          <w:sz w:val="22"/>
        </w:rPr>
      </w:pPr>
    </w:p>
    <w:p w14:paraId="11868AA4" w14:textId="77777777" w:rsidR="002459B7" w:rsidRDefault="002459B7" w:rsidP="00140271">
      <w:pPr>
        <w:rPr>
          <w:b/>
          <w:bCs/>
          <w:sz w:val="22"/>
        </w:rPr>
      </w:pPr>
    </w:p>
    <w:p w14:paraId="0C071701" w14:textId="77777777" w:rsidR="002459B7" w:rsidRDefault="002459B7" w:rsidP="00140271">
      <w:pPr>
        <w:rPr>
          <w:b/>
          <w:bCs/>
          <w:sz w:val="22"/>
        </w:rPr>
      </w:pPr>
    </w:p>
    <w:p w14:paraId="2DA56D43" w14:textId="77777777" w:rsidR="002459B7" w:rsidRDefault="002459B7" w:rsidP="00140271">
      <w:pPr>
        <w:rPr>
          <w:b/>
          <w:bCs/>
          <w:sz w:val="22"/>
        </w:rPr>
      </w:pPr>
    </w:p>
    <w:p w14:paraId="210E7C9D" w14:textId="77777777" w:rsidR="002459B7" w:rsidRDefault="002459B7" w:rsidP="00140271">
      <w:pPr>
        <w:rPr>
          <w:b/>
          <w:bCs/>
          <w:sz w:val="22"/>
        </w:rPr>
      </w:pPr>
    </w:p>
    <w:p w14:paraId="0357CFAD" w14:textId="77777777" w:rsidR="002459B7" w:rsidRDefault="002459B7" w:rsidP="00140271">
      <w:pPr>
        <w:rPr>
          <w:b/>
          <w:bCs/>
          <w:sz w:val="22"/>
        </w:rPr>
      </w:pPr>
    </w:p>
    <w:p w14:paraId="6B298471" w14:textId="77777777" w:rsidR="002459B7" w:rsidRDefault="002459B7" w:rsidP="00140271">
      <w:pPr>
        <w:rPr>
          <w:b/>
          <w:bCs/>
          <w:sz w:val="22"/>
        </w:rPr>
      </w:pPr>
    </w:p>
    <w:p w14:paraId="2BB98F28" w14:textId="77777777" w:rsidR="002459B7" w:rsidRDefault="002459B7" w:rsidP="00140271">
      <w:pPr>
        <w:rPr>
          <w:b/>
          <w:bCs/>
          <w:sz w:val="22"/>
        </w:rPr>
      </w:pPr>
    </w:p>
    <w:p w14:paraId="3E428FF9" w14:textId="77777777" w:rsidR="002459B7" w:rsidRDefault="002459B7" w:rsidP="00140271">
      <w:pPr>
        <w:rPr>
          <w:b/>
          <w:bCs/>
          <w:sz w:val="22"/>
        </w:rPr>
      </w:pPr>
    </w:p>
    <w:p w14:paraId="24B925EA" w14:textId="77777777" w:rsidR="002459B7" w:rsidRDefault="002459B7" w:rsidP="00140271">
      <w:pPr>
        <w:rPr>
          <w:b/>
          <w:bCs/>
          <w:sz w:val="22"/>
        </w:rPr>
      </w:pPr>
    </w:p>
    <w:p w14:paraId="3520B21F" w14:textId="77777777" w:rsidR="002459B7" w:rsidRDefault="002459B7" w:rsidP="00140271">
      <w:pPr>
        <w:rPr>
          <w:b/>
          <w:bCs/>
          <w:sz w:val="22"/>
        </w:rPr>
      </w:pPr>
    </w:p>
    <w:p w14:paraId="31A658C2" w14:textId="77777777" w:rsidR="002459B7" w:rsidRDefault="002459B7" w:rsidP="00140271">
      <w:pPr>
        <w:rPr>
          <w:b/>
          <w:bCs/>
          <w:sz w:val="22"/>
        </w:rPr>
      </w:pPr>
    </w:p>
    <w:p w14:paraId="204E7E62" w14:textId="77777777" w:rsidR="002459B7" w:rsidRDefault="002459B7" w:rsidP="00140271">
      <w:pPr>
        <w:rPr>
          <w:b/>
          <w:bCs/>
          <w:sz w:val="22"/>
        </w:rPr>
      </w:pPr>
    </w:p>
    <w:p w14:paraId="58C5E5A4" w14:textId="77777777" w:rsidR="002459B7" w:rsidRDefault="002459B7" w:rsidP="00140271">
      <w:pPr>
        <w:rPr>
          <w:b/>
          <w:bCs/>
          <w:sz w:val="22"/>
        </w:rPr>
      </w:pPr>
    </w:p>
    <w:p w14:paraId="30F0228A" w14:textId="77777777" w:rsidR="002459B7" w:rsidRDefault="002459B7" w:rsidP="00140271">
      <w:pPr>
        <w:rPr>
          <w:b/>
          <w:bCs/>
          <w:sz w:val="22"/>
        </w:rPr>
      </w:pPr>
    </w:p>
    <w:p w14:paraId="04709ABC" w14:textId="77777777" w:rsidR="002459B7" w:rsidRDefault="002459B7" w:rsidP="00140271">
      <w:pPr>
        <w:rPr>
          <w:b/>
          <w:bCs/>
          <w:sz w:val="22"/>
        </w:rPr>
      </w:pPr>
    </w:p>
    <w:p w14:paraId="1026D45C" w14:textId="77777777" w:rsidR="002459B7" w:rsidRDefault="002459B7" w:rsidP="00140271">
      <w:pPr>
        <w:rPr>
          <w:b/>
          <w:bCs/>
          <w:sz w:val="22"/>
        </w:rPr>
      </w:pPr>
    </w:p>
    <w:p w14:paraId="7E23F00E" w14:textId="77777777" w:rsidR="002459B7" w:rsidRDefault="002459B7" w:rsidP="00140271">
      <w:pPr>
        <w:rPr>
          <w:b/>
          <w:bCs/>
          <w:sz w:val="22"/>
        </w:rPr>
      </w:pPr>
    </w:p>
    <w:p w14:paraId="4DDFC294" w14:textId="77777777" w:rsidR="002459B7" w:rsidRDefault="002459B7" w:rsidP="00140271">
      <w:pPr>
        <w:rPr>
          <w:b/>
          <w:bCs/>
          <w:sz w:val="22"/>
        </w:rPr>
      </w:pPr>
    </w:p>
    <w:p w14:paraId="421B2317" w14:textId="77777777" w:rsidR="002459B7" w:rsidRDefault="002459B7" w:rsidP="00140271">
      <w:pPr>
        <w:rPr>
          <w:b/>
          <w:bCs/>
          <w:sz w:val="22"/>
        </w:rPr>
      </w:pPr>
    </w:p>
    <w:p w14:paraId="65A1A709" w14:textId="77777777" w:rsidR="002459B7" w:rsidRDefault="002459B7" w:rsidP="00140271">
      <w:pPr>
        <w:rPr>
          <w:b/>
          <w:bCs/>
          <w:sz w:val="22"/>
        </w:rPr>
      </w:pPr>
    </w:p>
    <w:p w14:paraId="4C3E5916" w14:textId="77777777" w:rsidR="002459B7" w:rsidRDefault="002459B7" w:rsidP="00140271">
      <w:pPr>
        <w:rPr>
          <w:b/>
          <w:bCs/>
          <w:sz w:val="22"/>
        </w:rPr>
      </w:pPr>
    </w:p>
    <w:p w14:paraId="24028E98" w14:textId="77777777" w:rsidR="002459B7" w:rsidRDefault="002459B7" w:rsidP="00140271">
      <w:pPr>
        <w:rPr>
          <w:b/>
          <w:bCs/>
          <w:sz w:val="22"/>
        </w:rPr>
      </w:pPr>
    </w:p>
    <w:p w14:paraId="5623ACA7" w14:textId="77777777" w:rsidR="002459B7" w:rsidRDefault="002459B7" w:rsidP="00140271">
      <w:pPr>
        <w:rPr>
          <w:b/>
          <w:bCs/>
          <w:sz w:val="22"/>
        </w:rPr>
      </w:pPr>
    </w:p>
    <w:p w14:paraId="6687B1B6" w14:textId="77777777" w:rsidR="002459B7" w:rsidRDefault="002459B7" w:rsidP="00140271">
      <w:pPr>
        <w:rPr>
          <w:b/>
          <w:bCs/>
          <w:sz w:val="22"/>
        </w:rPr>
      </w:pPr>
    </w:p>
    <w:p w14:paraId="4FD09E83" w14:textId="77777777" w:rsidR="00CB3AFD" w:rsidRDefault="00CB3AFD" w:rsidP="00140271">
      <w:pPr>
        <w:rPr>
          <w:b/>
          <w:bCs/>
          <w:sz w:val="22"/>
        </w:rPr>
      </w:pPr>
    </w:p>
    <w:p w14:paraId="5905B17C" w14:textId="77777777" w:rsidR="00CB3AFD" w:rsidRDefault="00CB3AFD" w:rsidP="00140271">
      <w:pPr>
        <w:rPr>
          <w:b/>
          <w:bCs/>
          <w:sz w:val="22"/>
        </w:rPr>
      </w:pPr>
    </w:p>
    <w:p w14:paraId="4BFDF800" w14:textId="77777777" w:rsidR="00CB3AFD" w:rsidRDefault="00CB3AFD" w:rsidP="00140271">
      <w:pPr>
        <w:rPr>
          <w:b/>
          <w:bCs/>
          <w:sz w:val="22"/>
        </w:rPr>
      </w:pPr>
    </w:p>
    <w:p w14:paraId="0C6A95CD" w14:textId="77777777" w:rsidR="00CB3AFD" w:rsidRDefault="00CB3AFD" w:rsidP="00140271">
      <w:pPr>
        <w:rPr>
          <w:b/>
          <w:bCs/>
          <w:sz w:val="22"/>
        </w:rPr>
      </w:pPr>
    </w:p>
    <w:p w14:paraId="09F5D082" w14:textId="77777777" w:rsidR="00CB3AFD" w:rsidRDefault="00CB3AFD" w:rsidP="00140271">
      <w:pPr>
        <w:rPr>
          <w:b/>
          <w:bCs/>
          <w:sz w:val="22"/>
        </w:rPr>
      </w:pPr>
    </w:p>
    <w:p w14:paraId="3A8A4210" w14:textId="77777777" w:rsidR="00CB3AFD" w:rsidRDefault="00CB3AFD" w:rsidP="00140271">
      <w:pPr>
        <w:rPr>
          <w:b/>
          <w:bCs/>
          <w:sz w:val="22"/>
        </w:rPr>
      </w:pPr>
    </w:p>
    <w:p w14:paraId="7799ECA2" w14:textId="77777777" w:rsidR="00CB3AFD" w:rsidRDefault="00CB3AFD" w:rsidP="00140271">
      <w:pPr>
        <w:rPr>
          <w:b/>
          <w:bCs/>
          <w:sz w:val="22"/>
        </w:rPr>
      </w:pPr>
    </w:p>
    <w:p w14:paraId="1F2302DF" w14:textId="77777777" w:rsidR="00CB3AFD" w:rsidRDefault="00CB3AFD" w:rsidP="00140271">
      <w:pPr>
        <w:rPr>
          <w:b/>
          <w:bCs/>
          <w:sz w:val="22"/>
        </w:rPr>
      </w:pPr>
    </w:p>
    <w:p w14:paraId="1C762325" w14:textId="77777777" w:rsidR="00CB3AFD" w:rsidRDefault="00CB3AFD" w:rsidP="00140271">
      <w:pPr>
        <w:rPr>
          <w:b/>
          <w:bCs/>
          <w:sz w:val="22"/>
        </w:rPr>
      </w:pPr>
    </w:p>
    <w:p w14:paraId="55C7D115" w14:textId="77777777" w:rsidR="00CB3AFD" w:rsidRDefault="00CB3AFD" w:rsidP="00140271">
      <w:pPr>
        <w:rPr>
          <w:b/>
          <w:bCs/>
          <w:sz w:val="22"/>
        </w:rPr>
      </w:pPr>
    </w:p>
    <w:p w14:paraId="1F73F832" w14:textId="77777777" w:rsidR="00CB3AFD" w:rsidRDefault="00CB3AFD" w:rsidP="00140271">
      <w:pPr>
        <w:rPr>
          <w:b/>
          <w:bCs/>
          <w:sz w:val="22"/>
        </w:rPr>
      </w:pPr>
    </w:p>
    <w:p w14:paraId="4D92B473" w14:textId="77777777" w:rsidR="00CB3AFD" w:rsidRDefault="00CB3AFD" w:rsidP="00140271">
      <w:pPr>
        <w:rPr>
          <w:b/>
          <w:bCs/>
          <w:sz w:val="22"/>
        </w:rPr>
      </w:pPr>
    </w:p>
    <w:p w14:paraId="2D1C8794" w14:textId="77777777" w:rsidR="002459B7" w:rsidRDefault="002459B7" w:rsidP="00140271">
      <w:pPr>
        <w:rPr>
          <w:b/>
          <w:bCs/>
          <w:sz w:val="22"/>
        </w:rPr>
      </w:pPr>
    </w:p>
    <w:p w14:paraId="6A359051" w14:textId="77777777" w:rsidR="002459B7" w:rsidRDefault="002459B7" w:rsidP="00140271">
      <w:pPr>
        <w:rPr>
          <w:b/>
          <w:bCs/>
          <w:sz w:val="22"/>
        </w:rPr>
      </w:pPr>
    </w:p>
    <w:p w14:paraId="39C1A39C" w14:textId="77777777" w:rsidR="006426F0" w:rsidRPr="002067F6" w:rsidRDefault="006426F0" w:rsidP="006426F0">
      <w:pPr>
        <w:rPr>
          <w:rFonts w:cs="Arial"/>
          <w:sz w:val="22"/>
        </w:rPr>
      </w:pPr>
    </w:p>
    <w:p w14:paraId="43CC9A2F" w14:textId="77777777" w:rsidR="006426F0" w:rsidRPr="002067F6" w:rsidRDefault="006426F0" w:rsidP="006426F0">
      <w:pPr>
        <w:rPr>
          <w:rFonts w:cs="Arial"/>
          <w:sz w:val="22"/>
        </w:rPr>
      </w:pPr>
    </w:p>
    <w:p w14:paraId="65D68A12" w14:textId="77777777" w:rsidR="004F6D27" w:rsidRPr="00A640BA" w:rsidRDefault="004F6D27" w:rsidP="004F6D27">
      <w:pPr>
        <w:pStyle w:val="Naslov3"/>
        <w:numPr>
          <w:ilvl w:val="0"/>
          <w:numId w:val="0"/>
        </w:numPr>
        <w:jc w:val="center"/>
        <w:rPr>
          <w:rFonts w:eastAsia="Calibri" w:cs="Arial"/>
          <w:bCs w:val="0"/>
          <w:i w:val="0"/>
          <w:sz w:val="22"/>
          <w:szCs w:val="22"/>
        </w:rPr>
      </w:pPr>
      <w:bookmarkStart w:id="1" w:name="_Toc199957221"/>
      <w:r w:rsidRPr="00A640BA">
        <w:rPr>
          <w:rFonts w:eastAsia="Calibri" w:cs="Arial"/>
          <w:bCs w:val="0"/>
          <w:i w:val="0"/>
          <w:sz w:val="22"/>
          <w:szCs w:val="22"/>
        </w:rPr>
        <w:t xml:space="preserve">IZJAVA </w:t>
      </w:r>
      <w:r>
        <w:rPr>
          <w:rFonts w:eastAsia="Calibri" w:cs="Arial"/>
          <w:bCs w:val="0"/>
          <w:i w:val="0"/>
          <w:sz w:val="22"/>
          <w:szCs w:val="22"/>
        </w:rPr>
        <w:t>O</w:t>
      </w:r>
      <w:r w:rsidRPr="00A640BA">
        <w:rPr>
          <w:rFonts w:eastAsia="Calibri" w:cs="Arial"/>
          <w:bCs w:val="0"/>
          <w:i w:val="0"/>
          <w:sz w:val="22"/>
          <w:szCs w:val="22"/>
        </w:rPr>
        <w:t xml:space="preserve"> TEHN</w:t>
      </w:r>
      <w:r>
        <w:rPr>
          <w:rFonts w:eastAsia="Calibri" w:cs="Arial"/>
          <w:bCs w:val="0"/>
          <w:i w:val="0"/>
          <w:sz w:val="22"/>
          <w:szCs w:val="22"/>
        </w:rPr>
        <w:t xml:space="preserve">IČNI </w:t>
      </w:r>
      <w:r w:rsidRPr="00A640BA">
        <w:rPr>
          <w:rFonts w:eastAsia="Calibri" w:cs="Arial"/>
          <w:bCs w:val="0"/>
          <w:i w:val="0"/>
          <w:sz w:val="22"/>
          <w:szCs w:val="22"/>
        </w:rPr>
        <w:t>IN KADROVSK</w:t>
      </w:r>
      <w:r>
        <w:rPr>
          <w:rFonts w:eastAsia="Calibri" w:cs="Arial"/>
          <w:bCs w:val="0"/>
          <w:i w:val="0"/>
          <w:sz w:val="22"/>
          <w:szCs w:val="22"/>
        </w:rPr>
        <w:t>I</w:t>
      </w:r>
      <w:r w:rsidRPr="00A640BA">
        <w:rPr>
          <w:rFonts w:eastAsia="Calibri" w:cs="Arial"/>
          <w:bCs w:val="0"/>
          <w:i w:val="0"/>
          <w:sz w:val="22"/>
          <w:szCs w:val="22"/>
        </w:rPr>
        <w:t xml:space="preserve"> USPOSOBLJENOST</w:t>
      </w:r>
      <w:r>
        <w:rPr>
          <w:rFonts w:eastAsia="Calibri" w:cs="Arial"/>
          <w:bCs w:val="0"/>
          <w:i w:val="0"/>
          <w:sz w:val="22"/>
          <w:szCs w:val="22"/>
        </w:rPr>
        <w:t>I</w:t>
      </w:r>
      <w:bookmarkEnd w:id="1"/>
      <w:r w:rsidRPr="00A640BA">
        <w:rPr>
          <w:rFonts w:eastAsia="Calibri" w:cs="Arial"/>
          <w:bCs w:val="0"/>
          <w:i w:val="0"/>
          <w:sz w:val="22"/>
          <w:szCs w:val="22"/>
        </w:rPr>
        <w:t xml:space="preserve"> </w:t>
      </w:r>
    </w:p>
    <w:p w14:paraId="727BCAB3" w14:textId="77777777" w:rsidR="004F6D27" w:rsidRPr="00252192" w:rsidRDefault="004F6D27" w:rsidP="004F6D27">
      <w:pPr>
        <w:jc w:val="center"/>
        <w:rPr>
          <w:rFonts w:cs="Arial"/>
          <w:b/>
          <w:sz w:val="22"/>
        </w:rPr>
      </w:pPr>
    </w:p>
    <w:p w14:paraId="121C2007" w14:textId="365A7909" w:rsidR="004F6D27" w:rsidRPr="00352E26" w:rsidRDefault="004F6D27" w:rsidP="004F6D27">
      <w:pPr>
        <w:tabs>
          <w:tab w:val="left" w:pos="1935"/>
          <w:tab w:val="left" w:pos="8190"/>
        </w:tabs>
        <w:spacing w:line="0" w:lineRule="atLeast"/>
        <w:rPr>
          <w:rFonts w:cs="Arial"/>
          <w:b/>
          <w:sz w:val="22"/>
        </w:rPr>
      </w:pPr>
      <w:r w:rsidRPr="00252192">
        <w:rPr>
          <w:rFonts w:cs="Arial"/>
          <w:b/>
          <w:sz w:val="22"/>
        </w:rPr>
        <w:t>Javno naročilo z</w:t>
      </w:r>
      <w:r w:rsidRPr="008A1162">
        <w:rPr>
          <w:rFonts w:cs="Arial"/>
          <w:bCs/>
          <w:sz w:val="22"/>
        </w:rPr>
        <w:t xml:space="preserve"> </w:t>
      </w:r>
      <w:r w:rsidRPr="00352E26">
        <w:rPr>
          <w:rFonts w:cs="Arial"/>
          <w:b/>
          <w:sz w:val="22"/>
        </w:rPr>
        <w:t>oznako SEC 202</w:t>
      </w:r>
      <w:r>
        <w:rPr>
          <w:rFonts w:cs="Arial"/>
          <w:b/>
          <w:sz w:val="22"/>
        </w:rPr>
        <w:t>6</w:t>
      </w:r>
      <w:r w:rsidRPr="00352E26">
        <w:rPr>
          <w:rFonts w:cs="Arial"/>
          <w:b/>
          <w:sz w:val="22"/>
        </w:rPr>
        <w:t xml:space="preserve">: Storitve sečnje in spravila lesa v </w:t>
      </w:r>
      <w:r w:rsidR="61332DF0" w:rsidRPr="23B835C0">
        <w:rPr>
          <w:rFonts w:cs="Arial"/>
          <w:b/>
          <w:bCs/>
          <w:sz w:val="22"/>
        </w:rPr>
        <w:t xml:space="preserve">državnih </w:t>
      </w:r>
      <w:r w:rsidRPr="00352E26">
        <w:rPr>
          <w:rFonts w:cs="Arial"/>
          <w:b/>
          <w:sz w:val="22"/>
        </w:rPr>
        <w:t xml:space="preserve">gozdovih </w:t>
      </w:r>
      <w:r w:rsidR="69F2014E" w:rsidRPr="23B835C0">
        <w:rPr>
          <w:rFonts w:cs="Arial"/>
          <w:b/>
          <w:bCs/>
          <w:sz w:val="22"/>
        </w:rPr>
        <w:t xml:space="preserve">v upravljanju družbe </w:t>
      </w:r>
      <w:proofErr w:type="spellStart"/>
      <w:r w:rsidR="69F2014E" w:rsidRPr="23B835C0">
        <w:rPr>
          <w:rFonts w:cs="Arial"/>
          <w:b/>
          <w:bCs/>
          <w:sz w:val="22"/>
        </w:rPr>
        <w:t>SiDG</w:t>
      </w:r>
      <w:proofErr w:type="spellEnd"/>
      <w:r w:rsidRPr="23B835C0">
        <w:rPr>
          <w:rFonts w:cs="Arial"/>
          <w:b/>
          <w:bCs/>
          <w:sz w:val="22"/>
        </w:rPr>
        <w:t xml:space="preserve"> </w:t>
      </w:r>
    </w:p>
    <w:p w14:paraId="5C056EB4" w14:textId="77777777" w:rsidR="004F6D27" w:rsidRPr="008A1162" w:rsidRDefault="004F6D27" w:rsidP="004F6D27">
      <w:pPr>
        <w:rPr>
          <w:rFonts w:cs="Arial"/>
          <w:sz w:val="22"/>
        </w:rPr>
      </w:pPr>
    </w:p>
    <w:p w14:paraId="5774D824" w14:textId="77777777" w:rsidR="004F6D27" w:rsidRPr="008A1162" w:rsidRDefault="004F6D27" w:rsidP="00F422CF">
      <w:pPr>
        <w:numPr>
          <w:ilvl w:val="0"/>
          <w:numId w:val="21"/>
        </w:numPr>
        <w:spacing w:line="240" w:lineRule="auto"/>
        <w:rPr>
          <w:rFonts w:cs="Arial"/>
          <w:b/>
          <w:sz w:val="22"/>
        </w:rPr>
      </w:pPr>
      <w:r w:rsidRPr="008A1162">
        <w:rPr>
          <w:rFonts w:cs="Arial"/>
          <w:b/>
          <w:sz w:val="22"/>
        </w:rPr>
        <w:t>Usposobljeni sekač ali usposobljeni upravitelj st</w:t>
      </w:r>
      <w:r>
        <w:rPr>
          <w:rFonts w:cs="Arial"/>
          <w:b/>
          <w:sz w:val="22"/>
        </w:rPr>
        <w:t>r</w:t>
      </w:r>
      <w:r w:rsidRPr="008A1162">
        <w:rPr>
          <w:rFonts w:cs="Arial"/>
          <w:b/>
          <w:sz w:val="22"/>
        </w:rPr>
        <w:t>oja za sečnjo</w:t>
      </w:r>
    </w:p>
    <w:p w14:paraId="3894B45F" w14:textId="77777777" w:rsidR="004F6D27" w:rsidRPr="008A1162" w:rsidRDefault="004F6D27" w:rsidP="004F6D27">
      <w:pPr>
        <w:rPr>
          <w:rFonts w:cs="Arial"/>
          <w:sz w:val="22"/>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3828"/>
        <w:gridCol w:w="3118"/>
      </w:tblGrid>
      <w:tr w:rsidR="004F6D27" w:rsidRPr="008A1162" w14:paraId="5ED29008" w14:textId="77777777">
        <w:tc>
          <w:tcPr>
            <w:tcW w:w="2693" w:type="dxa"/>
          </w:tcPr>
          <w:p w14:paraId="3BD86B71" w14:textId="77777777" w:rsidR="004F6D27" w:rsidRPr="000B47DA" w:rsidRDefault="004F6D27">
            <w:pPr>
              <w:rPr>
                <w:rFonts w:cs="Arial"/>
                <w:bCs/>
                <w:sz w:val="22"/>
              </w:rPr>
            </w:pPr>
            <w:r w:rsidRPr="000B47DA">
              <w:rPr>
                <w:rFonts w:cs="Arial"/>
                <w:bCs/>
                <w:sz w:val="22"/>
              </w:rPr>
              <w:t>Ime in priimek kadra*</w:t>
            </w:r>
          </w:p>
        </w:tc>
        <w:tc>
          <w:tcPr>
            <w:tcW w:w="3828" w:type="dxa"/>
          </w:tcPr>
          <w:p w14:paraId="789E9A1A" w14:textId="77777777" w:rsidR="004F6D27" w:rsidRPr="000B47DA" w:rsidRDefault="004F6D27">
            <w:pPr>
              <w:rPr>
                <w:rFonts w:cs="Arial"/>
                <w:bCs/>
                <w:sz w:val="22"/>
              </w:rPr>
            </w:pPr>
            <w:r w:rsidRPr="000B47DA">
              <w:rPr>
                <w:rFonts w:cs="Arial"/>
                <w:bCs/>
                <w:sz w:val="22"/>
              </w:rPr>
              <w:t xml:space="preserve">Dokazilo o usposobljenosti za sečnjo: sekač (4. raven izobrazbe s področja gozdarstva ali pridobljen ustrezen certifikat o nacionalni poklicni kvalifikaciji) </w:t>
            </w:r>
          </w:p>
          <w:p w14:paraId="778ABF4B" w14:textId="77777777" w:rsidR="004F6D27" w:rsidRPr="000B47DA" w:rsidRDefault="004F6D27">
            <w:pPr>
              <w:rPr>
                <w:rFonts w:cs="Arial"/>
                <w:bCs/>
                <w:sz w:val="22"/>
              </w:rPr>
            </w:pPr>
            <w:r w:rsidRPr="000B47DA">
              <w:rPr>
                <w:rFonts w:cs="Arial"/>
                <w:bCs/>
                <w:sz w:val="22"/>
              </w:rPr>
              <w:t xml:space="preserve">ali </w:t>
            </w:r>
          </w:p>
          <w:p w14:paraId="20D99729" w14:textId="77777777" w:rsidR="004F6D27" w:rsidRPr="008A1162" w:rsidRDefault="004F6D27">
            <w:pPr>
              <w:rPr>
                <w:rFonts w:cs="Arial"/>
                <w:bCs/>
                <w:sz w:val="22"/>
              </w:rPr>
            </w:pPr>
            <w:r w:rsidRPr="008A1162">
              <w:rPr>
                <w:rFonts w:cs="Arial"/>
                <w:bCs/>
                <w:sz w:val="22"/>
              </w:rPr>
              <w:t>upravljalec/</w:t>
            </w:r>
            <w:proofErr w:type="spellStart"/>
            <w:r w:rsidRPr="008A1162">
              <w:rPr>
                <w:rFonts w:cs="Arial"/>
                <w:bCs/>
                <w:sz w:val="22"/>
              </w:rPr>
              <w:t>upravljalka</w:t>
            </w:r>
            <w:proofErr w:type="spellEnd"/>
            <w:r w:rsidRPr="008A1162">
              <w:rPr>
                <w:rFonts w:cs="Arial"/>
                <w:bCs/>
                <w:sz w:val="22"/>
              </w:rPr>
              <w:t xml:space="preserve"> strojev za strojno sečnjo in izvoz lesa z zgibnim </w:t>
            </w:r>
            <w:proofErr w:type="spellStart"/>
            <w:r w:rsidRPr="008A1162">
              <w:rPr>
                <w:rFonts w:cs="Arial"/>
                <w:bCs/>
                <w:sz w:val="22"/>
              </w:rPr>
              <w:t>polprikoličarjem</w:t>
            </w:r>
            <w:proofErr w:type="spellEnd"/>
            <w:r w:rsidRPr="008A1162">
              <w:rPr>
                <w:rFonts w:cs="Arial"/>
                <w:bCs/>
                <w:sz w:val="22"/>
              </w:rPr>
              <w:t xml:space="preserve"> (4. raven izobrazbe in tečaj za usposobitev za konkretno delo ali pridobljen ustrezen certifikat o nacionalni poklicni kvalifikaciji)</w:t>
            </w:r>
          </w:p>
          <w:p w14:paraId="5688BD8F" w14:textId="77777777" w:rsidR="004F6D27" w:rsidRPr="000B47DA" w:rsidRDefault="004F6D27">
            <w:pPr>
              <w:rPr>
                <w:rFonts w:cs="Arial"/>
                <w:bCs/>
                <w:sz w:val="22"/>
              </w:rPr>
            </w:pPr>
          </w:p>
          <w:p w14:paraId="56DD0398" w14:textId="77777777" w:rsidR="004F6D27" w:rsidRPr="008A1162" w:rsidRDefault="004F6D27">
            <w:pPr>
              <w:rPr>
                <w:rFonts w:cs="Arial"/>
                <w:b/>
                <w:sz w:val="22"/>
              </w:rPr>
            </w:pPr>
            <w:r w:rsidRPr="000B47DA">
              <w:rPr>
                <w:rFonts w:cs="Arial"/>
                <w:bCs/>
                <w:sz w:val="22"/>
              </w:rPr>
              <w:t>– številka in datum izdaje potrdila</w:t>
            </w:r>
          </w:p>
        </w:tc>
        <w:tc>
          <w:tcPr>
            <w:tcW w:w="3118" w:type="dxa"/>
          </w:tcPr>
          <w:p w14:paraId="77DFC697" w14:textId="77777777" w:rsidR="004F6D27" w:rsidRPr="000B47DA" w:rsidRDefault="004F6D27">
            <w:pPr>
              <w:rPr>
                <w:rFonts w:cs="Arial"/>
                <w:bCs/>
                <w:sz w:val="22"/>
              </w:rPr>
            </w:pPr>
            <w:r w:rsidRPr="000B47DA">
              <w:rPr>
                <w:rFonts w:cs="Arial"/>
                <w:bCs/>
                <w:sz w:val="22"/>
              </w:rPr>
              <w:t xml:space="preserve">Razmerje s ponudnikom (zaposlen, </w:t>
            </w:r>
            <w:proofErr w:type="spellStart"/>
            <w:r w:rsidRPr="000B47DA">
              <w:rPr>
                <w:rFonts w:cs="Arial"/>
                <w:bCs/>
                <w:sz w:val="22"/>
              </w:rPr>
              <w:t>podjemna</w:t>
            </w:r>
            <w:proofErr w:type="spellEnd"/>
            <w:r w:rsidRPr="000B47DA">
              <w:rPr>
                <w:rFonts w:cs="Arial"/>
                <w:bCs/>
                <w:sz w:val="22"/>
              </w:rPr>
              <w:t xml:space="preserve"> pogodba….)</w:t>
            </w:r>
          </w:p>
        </w:tc>
      </w:tr>
      <w:tr w:rsidR="004F6D27" w:rsidRPr="008A1162" w14:paraId="695512BD" w14:textId="77777777">
        <w:tc>
          <w:tcPr>
            <w:tcW w:w="2693" w:type="dxa"/>
          </w:tcPr>
          <w:p w14:paraId="4EEC6270" w14:textId="77777777" w:rsidR="004F6D27" w:rsidRPr="008A1162" w:rsidRDefault="004F6D27">
            <w:pPr>
              <w:spacing w:line="360" w:lineRule="auto"/>
              <w:rPr>
                <w:rFonts w:cs="Arial"/>
                <w:sz w:val="22"/>
                <w:highlight w:val="yellow"/>
              </w:rPr>
            </w:pPr>
          </w:p>
        </w:tc>
        <w:tc>
          <w:tcPr>
            <w:tcW w:w="3828" w:type="dxa"/>
          </w:tcPr>
          <w:p w14:paraId="5D89533A" w14:textId="77777777" w:rsidR="004F6D27" w:rsidRPr="008A1162" w:rsidRDefault="004F6D27">
            <w:pPr>
              <w:spacing w:line="360" w:lineRule="auto"/>
              <w:rPr>
                <w:rFonts w:cs="Arial"/>
                <w:sz w:val="22"/>
                <w:highlight w:val="yellow"/>
              </w:rPr>
            </w:pPr>
          </w:p>
        </w:tc>
        <w:tc>
          <w:tcPr>
            <w:tcW w:w="3118" w:type="dxa"/>
          </w:tcPr>
          <w:p w14:paraId="784AD187" w14:textId="77777777" w:rsidR="004F6D27" w:rsidRPr="008A1162" w:rsidRDefault="004F6D27">
            <w:pPr>
              <w:spacing w:line="360" w:lineRule="auto"/>
              <w:rPr>
                <w:rFonts w:cs="Arial"/>
                <w:sz w:val="22"/>
                <w:highlight w:val="yellow"/>
              </w:rPr>
            </w:pPr>
          </w:p>
        </w:tc>
      </w:tr>
      <w:tr w:rsidR="004F6D27" w:rsidRPr="008A1162" w14:paraId="031FCFFA" w14:textId="77777777">
        <w:tc>
          <w:tcPr>
            <w:tcW w:w="2693" w:type="dxa"/>
          </w:tcPr>
          <w:p w14:paraId="7FBCCFAC" w14:textId="77777777" w:rsidR="004F6D27" w:rsidRPr="008A1162" w:rsidRDefault="004F6D27">
            <w:pPr>
              <w:spacing w:line="360" w:lineRule="auto"/>
              <w:rPr>
                <w:rFonts w:cs="Arial"/>
                <w:sz w:val="22"/>
                <w:highlight w:val="yellow"/>
              </w:rPr>
            </w:pPr>
          </w:p>
        </w:tc>
        <w:tc>
          <w:tcPr>
            <w:tcW w:w="3828" w:type="dxa"/>
          </w:tcPr>
          <w:p w14:paraId="0977F2B9" w14:textId="77777777" w:rsidR="004F6D27" w:rsidRPr="008A1162" w:rsidRDefault="004F6D27">
            <w:pPr>
              <w:spacing w:line="360" w:lineRule="auto"/>
              <w:rPr>
                <w:rFonts w:cs="Arial"/>
                <w:sz w:val="22"/>
                <w:highlight w:val="yellow"/>
              </w:rPr>
            </w:pPr>
          </w:p>
        </w:tc>
        <w:tc>
          <w:tcPr>
            <w:tcW w:w="3118" w:type="dxa"/>
          </w:tcPr>
          <w:p w14:paraId="59A752C9" w14:textId="77777777" w:rsidR="004F6D27" w:rsidRPr="008A1162" w:rsidRDefault="004F6D27">
            <w:pPr>
              <w:spacing w:line="360" w:lineRule="auto"/>
              <w:rPr>
                <w:rFonts w:cs="Arial"/>
                <w:sz w:val="22"/>
                <w:highlight w:val="yellow"/>
              </w:rPr>
            </w:pPr>
          </w:p>
        </w:tc>
      </w:tr>
      <w:tr w:rsidR="004F6D27" w:rsidRPr="008A1162" w14:paraId="69917A0C" w14:textId="77777777">
        <w:tc>
          <w:tcPr>
            <w:tcW w:w="2693" w:type="dxa"/>
            <w:tcBorders>
              <w:top w:val="single" w:sz="4" w:space="0" w:color="auto"/>
              <w:left w:val="single" w:sz="4" w:space="0" w:color="auto"/>
              <w:bottom w:val="single" w:sz="4" w:space="0" w:color="auto"/>
              <w:right w:val="single" w:sz="4" w:space="0" w:color="auto"/>
            </w:tcBorders>
          </w:tcPr>
          <w:p w14:paraId="767A4CF5" w14:textId="77777777" w:rsidR="004F6D27" w:rsidRPr="008A1162" w:rsidRDefault="004F6D27">
            <w:pPr>
              <w:spacing w:line="360" w:lineRule="auto"/>
              <w:rPr>
                <w:rFonts w:cs="Arial"/>
                <w:sz w:val="22"/>
                <w:highlight w:val="yellow"/>
              </w:rPr>
            </w:pPr>
          </w:p>
        </w:tc>
        <w:tc>
          <w:tcPr>
            <w:tcW w:w="3828" w:type="dxa"/>
            <w:tcBorders>
              <w:top w:val="single" w:sz="4" w:space="0" w:color="auto"/>
              <w:left w:val="single" w:sz="4" w:space="0" w:color="auto"/>
              <w:bottom w:val="single" w:sz="4" w:space="0" w:color="auto"/>
              <w:right w:val="single" w:sz="4" w:space="0" w:color="auto"/>
            </w:tcBorders>
          </w:tcPr>
          <w:p w14:paraId="4CE75A7A" w14:textId="77777777" w:rsidR="004F6D27" w:rsidRPr="008A1162" w:rsidRDefault="004F6D27">
            <w:pPr>
              <w:spacing w:line="360" w:lineRule="auto"/>
              <w:rPr>
                <w:rFonts w:cs="Arial"/>
                <w:sz w:val="22"/>
                <w:highlight w:val="yellow"/>
              </w:rPr>
            </w:pPr>
          </w:p>
        </w:tc>
        <w:tc>
          <w:tcPr>
            <w:tcW w:w="3118" w:type="dxa"/>
            <w:tcBorders>
              <w:top w:val="single" w:sz="4" w:space="0" w:color="auto"/>
              <w:left w:val="single" w:sz="4" w:space="0" w:color="auto"/>
              <w:bottom w:val="single" w:sz="4" w:space="0" w:color="auto"/>
              <w:right w:val="single" w:sz="4" w:space="0" w:color="auto"/>
            </w:tcBorders>
          </w:tcPr>
          <w:p w14:paraId="6286D475" w14:textId="77777777" w:rsidR="004F6D27" w:rsidRPr="008A1162" w:rsidRDefault="004F6D27">
            <w:pPr>
              <w:spacing w:line="360" w:lineRule="auto"/>
              <w:rPr>
                <w:rFonts w:cs="Arial"/>
                <w:sz w:val="22"/>
                <w:highlight w:val="yellow"/>
              </w:rPr>
            </w:pPr>
          </w:p>
        </w:tc>
      </w:tr>
      <w:tr w:rsidR="004F6D27" w:rsidRPr="008A1162" w14:paraId="567386A9" w14:textId="77777777">
        <w:tc>
          <w:tcPr>
            <w:tcW w:w="2693" w:type="dxa"/>
            <w:tcBorders>
              <w:top w:val="single" w:sz="4" w:space="0" w:color="auto"/>
              <w:left w:val="single" w:sz="4" w:space="0" w:color="auto"/>
              <w:bottom w:val="single" w:sz="4" w:space="0" w:color="auto"/>
              <w:right w:val="single" w:sz="4" w:space="0" w:color="auto"/>
            </w:tcBorders>
          </w:tcPr>
          <w:p w14:paraId="0D040DA2" w14:textId="77777777" w:rsidR="004F6D27" w:rsidRPr="008A1162" w:rsidRDefault="004F6D27">
            <w:pPr>
              <w:spacing w:line="360" w:lineRule="auto"/>
              <w:rPr>
                <w:rFonts w:cs="Arial"/>
                <w:sz w:val="22"/>
                <w:highlight w:val="yellow"/>
              </w:rPr>
            </w:pPr>
          </w:p>
        </w:tc>
        <w:tc>
          <w:tcPr>
            <w:tcW w:w="3828" w:type="dxa"/>
            <w:tcBorders>
              <w:top w:val="single" w:sz="4" w:space="0" w:color="auto"/>
              <w:left w:val="single" w:sz="4" w:space="0" w:color="auto"/>
              <w:bottom w:val="single" w:sz="4" w:space="0" w:color="auto"/>
              <w:right w:val="single" w:sz="4" w:space="0" w:color="auto"/>
            </w:tcBorders>
          </w:tcPr>
          <w:p w14:paraId="6F8BA936" w14:textId="77777777" w:rsidR="004F6D27" w:rsidRPr="008A1162" w:rsidRDefault="004F6D27">
            <w:pPr>
              <w:spacing w:line="360" w:lineRule="auto"/>
              <w:rPr>
                <w:rFonts w:cs="Arial"/>
                <w:sz w:val="22"/>
                <w:highlight w:val="yellow"/>
              </w:rPr>
            </w:pPr>
          </w:p>
        </w:tc>
        <w:tc>
          <w:tcPr>
            <w:tcW w:w="3118" w:type="dxa"/>
            <w:tcBorders>
              <w:top w:val="single" w:sz="4" w:space="0" w:color="auto"/>
              <w:left w:val="single" w:sz="4" w:space="0" w:color="auto"/>
              <w:bottom w:val="single" w:sz="4" w:space="0" w:color="auto"/>
              <w:right w:val="single" w:sz="4" w:space="0" w:color="auto"/>
            </w:tcBorders>
          </w:tcPr>
          <w:p w14:paraId="5BE760A5" w14:textId="77777777" w:rsidR="004F6D27" w:rsidRPr="008A1162" w:rsidRDefault="004F6D27">
            <w:pPr>
              <w:spacing w:line="360" w:lineRule="auto"/>
              <w:rPr>
                <w:rFonts w:cs="Arial"/>
                <w:sz w:val="22"/>
                <w:highlight w:val="yellow"/>
              </w:rPr>
            </w:pPr>
          </w:p>
        </w:tc>
      </w:tr>
      <w:tr w:rsidR="004F6D27" w:rsidRPr="008A1162" w14:paraId="4B7F4DF7" w14:textId="77777777">
        <w:tc>
          <w:tcPr>
            <w:tcW w:w="2693" w:type="dxa"/>
            <w:tcBorders>
              <w:top w:val="single" w:sz="4" w:space="0" w:color="auto"/>
              <w:left w:val="single" w:sz="4" w:space="0" w:color="auto"/>
              <w:bottom w:val="single" w:sz="4" w:space="0" w:color="auto"/>
              <w:right w:val="single" w:sz="4" w:space="0" w:color="auto"/>
            </w:tcBorders>
          </w:tcPr>
          <w:p w14:paraId="2901F0BD" w14:textId="77777777" w:rsidR="004F6D27" w:rsidRPr="008A1162" w:rsidRDefault="004F6D27">
            <w:pPr>
              <w:spacing w:line="360" w:lineRule="auto"/>
              <w:rPr>
                <w:rFonts w:cs="Arial"/>
                <w:sz w:val="22"/>
                <w:highlight w:val="yellow"/>
              </w:rPr>
            </w:pPr>
          </w:p>
        </w:tc>
        <w:tc>
          <w:tcPr>
            <w:tcW w:w="3828" w:type="dxa"/>
            <w:tcBorders>
              <w:top w:val="single" w:sz="4" w:space="0" w:color="auto"/>
              <w:left w:val="single" w:sz="4" w:space="0" w:color="auto"/>
              <w:bottom w:val="single" w:sz="4" w:space="0" w:color="auto"/>
              <w:right w:val="single" w:sz="4" w:space="0" w:color="auto"/>
            </w:tcBorders>
          </w:tcPr>
          <w:p w14:paraId="4A7D595A" w14:textId="77777777" w:rsidR="004F6D27" w:rsidRPr="008A1162" w:rsidRDefault="004F6D27">
            <w:pPr>
              <w:spacing w:line="360" w:lineRule="auto"/>
              <w:rPr>
                <w:rFonts w:cs="Arial"/>
                <w:sz w:val="22"/>
                <w:highlight w:val="yellow"/>
              </w:rPr>
            </w:pPr>
          </w:p>
        </w:tc>
        <w:tc>
          <w:tcPr>
            <w:tcW w:w="3118" w:type="dxa"/>
            <w:tcBorders>
              <w:top w:val="single" w:sz="4" w:space="0" w:color="auto"/>
              <w:left w:val="single" w:sz="4" w:space="0" w:color="auto"/>
              <w:bottom w:val="single" w:sz="4" w:space="0" w:color="auto"/>
              <w:right w:val="single" w:sz="4" w:space="0" w:color="auto"/>
            </w:tcBorders>
          </w:tcPr>
          <w:p w14:paraId="45D9B19A" w14:textId="77777777" w:rsidR="004F6D27" w:rsidRPr="008A1162" w:rsidRDefault="004F6D27">
            <w:pPr>
              <w:spacing w:line="360" w:lineRule="auto"/>
              <w:rPr>
                <w:rFonts w:cs="Arial"/>
                <w:sz w:val="22"/>
                <w:highlight w:val="yellow"/>
              </w:rPr>
            </w:pPr>
          </w:p>
        </w:tc>
      </w:tr>
      <w:tr w:rsidR="004F6D27" w:rsidRPr="008A1162" w14:paraId="2A546A21" w14:textId="77777777">
        <w:tc>
          <w:tcPr>
            <w:tcW w:w="2693" w:type="dxa"/>
            <w:tcBorders>
              <w:top w:val="single" w:sz="4" w:space="0" w:color="auto"/>
              <w:left w:val="single" w:sz="4" w:space="0" w:color="auto"/>
              <w:bottom w:val="single" w:sz="4" w:space="0" w:color="auto"/>
              <w:right w:val="single" w:sz="4" w:space="0" w:color="auto"/>
            </w:tcBorders>
          </w:tcPr>
          <w:p w14:paraId="6DDEE195" w14:textId="77777777" w:rsidR="004F6D27" w:rsidRPr="008A1162" w:rsidRDefault="004F6D27">
            <w:pPr>
              <w:spacing w:line="360" w:lineRule="auto"/>
              <w:rPr>
                <w:rFonts w:cs="Arial"/>
                <w:sz w:val="22"/>
                <w:highlight w:val="yellow"/>
              </w:rPr>
            </w:pPr>
          </w:p>
        </w:tc>
        <w:tc>
          <w:tcPr>
            <w:tcW w:w="3828" w:type="dxa"/>
            <w:tcBorders>
              <w:top w:val="single" w:sz="4" w:space="0" w:color="auto"/>
              <w:left w:val="single" w:sz="4" w:space="0" w:color="auto"/>
              <w:bottom w:val="single" w:sz="4" w:space="0" w:color="auto"/>
              <w:right w:val="single" w:sz="4" w:space="0" w:color="auto"/>
            </w:tcBorders>
          </w:tcPr>
          <w:p w14:paraId="1A80FDB4" w14:textId="77777777" w:rsidR="004F6D27" w:rsidRPr="008A1162" w:rsidRDefault="004F6D27">
            <w:pPr>
              <w:spacing w:line="360" w:lineRule="auto"/>
              <w:rPr>
                <w:rFonts w:cs="Arial"/>
                <w:sz w:val="22"/>
                <w:highlight w:val="yellow"/>
              </w:rPr>
            </w:pPr>
          </w:p>
        </w:tc>
        <w:tc>
          <w:tcPr>
            <w:tcW w:w="3118" w:type="dxa"/>
            <w:tcBorders>
              <w:top w:val="single" w:sz="4" w:space="0" w:color="auto"/>
              <w:left w:val="single" w:sz="4" w:space="0" w:color="auto"/>
              <w:bottom w:val="single" w:sz="4" w:space="0" w:color="auto"/>
              <w:right w:val="single" w:sz="4" w:space="0" w:color="auto"/>
            </w:tcBorders>
          </w:tcPr>
          <w:p w14:paraId="61919D82" w14:textId="77777777" w:rsidR="004F6D27" w:rsidRPr="008A1162" w:rsidRDefault="004F6D27">
            <w:pPr>
              <w:spacing w:line="360" w:lineRule="auto"/>
              <w:rPr>
                <w:rFonts w:cs="Arial"/>
                <w:sz w:val="22"/>
                <w:highlight w:val="yellow"/>
              </w:rPr>
            </w:pPr>
          </w:p>
        </w:tc>
      </w:tr>
    </w:tbl>
    <w:p w14:paraId="397C8D9E" w14:textId="77777777" w:rsidR="004F6D27" w:rsidRPr="008A1162" w:rsidRDefault="004F6D27" w:rsidP="004F6D27">
      <w:pPr>
        <w:rPr>
          <w:rFonts w:cs="Arial"/>
          <w:b/>
          <w:sz w:val="22"/>
        </w:rPr>
      </w:pPr>
    </w:p>
    <w:p w14:paraId="7A51CA93" w14:textId="77777777" w:rsidR="004F6D27" w:rsidRPr="008A1162" w:rsidRDefault="004F6D27" w:rsidP="00F422CF">
      <w:pPr>
        <w:numPr>
          <w:ilvl w:val="0"/>
          <w:numId w:val="21"/>
        </w:numPr>
        <w:spacing w:line="240" w:lineRule="auto"/>
        <w:rPr>
          <w:rFonts w:cs="Arial"/>
          <w:b/>
          <w:sz w:val="22"/>
        </w:rPr>
      </w:pPr>
      <w:r w:rsidRPr="008A1162">
        <w:rPr>
          <w:rFonts w:cs="Arial"/>
          <w:b/>
          <w:sz w:val="22"/>
        </w:rPr>
        <w:t>Usposobljeni traktorist ali gozdarski žičničar ali upravljalec stroja za izvoz lesa</w:t>
      </w:r>
    </w:p>
    <w:p w14:paraId="2ED563FD" w14:textId="77777777" w:rsidR="004F6D27" w:rsidRPr="008A1162" w:rsidRDefault="004F6D27" w:rsidP="004F6D27">
      <w:pPr>
        <w:rPr>
          <w:rFonts w:cs="Arial"/>
          <w:sz w:val="22"/>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3828"/>
        <w:gridCol w:w="3118"/>
      </w:tblGrid>
      <w:tr w:rsidR="004F6D27" w:rsidRPr="008A1162" w14:paraId="18AD12D8" w14:textId="77777777">
        <w:tc>
          <w:tcPr>
            <w:tcW w:w="2693" w:type="dxa"/>
          </w:tcPr>
          <w:p w14:paraId="4B699AAE" w14:textId="77777777" w:rsidR="004F6D27" w:rsidRPr="000B47DA" w:rsidRDefault="004F6D27">
            <w:pPr>
              <w:rPr>
                <w:rFonts w:cs="Arial"/>
                <w:bCs/>
                <w:sz w:val="22"/>
              </w:rPr>
            </w:pPr>
            <w:r w:rsidRPr="000B47DA">
              <w:rPr>
                <w:rFonts w:cs="Arial"/>
                <w:bCs/>
                <w:sz w:val="22"/>
              </w:rPr>
              <w:t>Ime in priimek kadr</w:t>
            </w:r>
            <w:r>
              <w:rPr>
                <w:rFonts w:cs="Arial"/>
                <w:bCs/>
                <w:sz w:val="22"/>
              </w:rPr>
              <w:t>a</w:t>
            </w:r>
            <w:r w:rsidRPr="000B47DA">
              <w:rPr>
                <w:rFonts w:cs="Arial"/>
                <w:bCs/>
                <w:sz w:val="22"/>
              </w:rPr>
              <w:t>*</w:t>
            </w:r>
          </w:p>
        </w:tc>
        <w:tc>
          <w:tcPr>
            <w:tcW w:w="3828" w:type="dxa"/>
          </w:tcPr>
          <w:p w14:paraId="2D5FE0C6" w14:textId="77777777" w:rsidR="004F6D27" w:rsidRPr="000B47DA" w:rsidRDefault="004F6D27">
            <w:pPr>
              <w:rPr>
                <w:rFonts w:cs="Arial"/>
                <w:bCs/>
                <w:sz w:val="22"/>
              </w:rPr>
            </w:pPr>
            <w:r w:rsidRPr="000B47DA">
              <w:rPr>
                <w:rFonts w:cs="Arial"/>
                <w:bCs/>
                <w:sz w:val="22"/>
              </w:rPr>
              <w:t>Dokazilo o usposobljenosti za spravilo: gozdarski traktorist/ gozdarska traktoristka (4. raven izobrazbe s področja gozdarstva ali pridobljen ustrezen certifikat o nacionalni poklicni kvalifikaciji)</w:t>
            </w:r>
          </w:p>
          <w:p w14:paraId="523EE46B" w14:textId="77777777" w:rsidR="004F6D27" w:rsidRPr="000B47DA" w:rsidRDefault="004F6D27">
            <w:pPr>
              <w:rPr>
                <w:rFonts w:cs="Arial"/>
                <w:bCs/>
                <w:sz w:val="22"/>
              </w:rPr>
            </w:pPr>
            <w:r w:rsidRPr="000B47DA">
              <w:rPr>
                <w:rFonts w:cs="Arial"/>
                <w:bCs/>
                <w:sz w:val="22"/>
              </w:rPr>
              <w:t>ali</w:t>
            </w:r>
          </w:p>
          <w:p w14:paraId="51CDCA91" w14:textId="77777777" w:rsidR="004F6D27" w:rsidRPr="000B47DA" w:rsidRDefault="004F6D27">
            <w:pPr>
              <w:rPr>
                <w:rFonts w:cs="Arial"/>
                <w:bCs/>
                <w:sz w:val="22"/>
              </w:rPr>
            </w:pPr>
            <w:r w:rsidRPr="000B47DA">
              <w:rPr>
                <w:rFonts w:cs="Arial"/>
                <w:bCs/>
                <w:sz w:val="22"/>
              </w:rPr>
              <w:t>gozdarski žičničar/gozdarska žičničarka (ustrezen certifikat o nacionalni poklicni kvalifikaciji)</w:t>
            </w:r>
          </w:p>
          <w:p w14:paraId="5EE0F384" w14:textId="77777777" w:rsidR="004F6D27" w:rsidRPr="000B47DA" w:rsidRDefault="004F6D27">
            <w:pPr>
              <w:rPr>
                <w:rFonts w:cs="Arial"/>
                <w:bCs/>
                <w:sz w:val="22"/>
              </w:rPr>
            </w:pPr>
            <w:r w:rsidRPr="000B47DA">
              <w:rPr>
                <w:rFonts w:cs="Arial"/>
                <w:bCs/>
                <w:sz w:val="22"/>
              </w:rPr>
              <w:t>ali</w:t>
            </w:r>
          </w:p>
          <w:p w14:paraId="76EAFCCC" w14:textId="77777777" w:rsidR="004F6D27" w:rsidRPr="000B47DA" w:rsidRDefault="004F6D27">
            <w:pPr>
              <w:rPr>
                <w:rFonts w:cs="Arial"/>
                <w:bCs/>
                <w:sz w:val="22"/>
              </w:rPr>
            </w:pPr>
            <w:r w:rsidRPr="000B47DA">
              <w:rPr>
                <w:rFonts w:cs="Arial"/>
                <w:bCs/>
                <w:sz w:val="22"/>
              </w:rPr>
              <w:t>upravljalec/</w:t>
            </w:r>
            <w:proofErr w:type="spellStart"/>
            <w:r w:rsidRPr="000B47DA">
              <w:rPr>
                <w:rFonts w:cs="Arial"/>
                <w:bCs/>
                <w:sz w:val="22"/>
              </w:rPr>
              <w:t>upravljalka</w:t>
            </w:r>
            <w:proofErr w:type="spellEnd"/>
            <w:r w:rsidRPr="000B47DA">
              <w:rPr>
                <w:rFonts w:cs="Arial"/>
                <w:bCs/>
                <w:sz w:val="22"/>
              </w:rPr>
              <w:t xml:space="preserve"> strojev za strojno sečnjo in izvoz lesa z zgibnim </w:t>
            </w:r>
            <w:proofErr w:type="spellStart"/>
            <w:r w:rsidRPr="000B47DA">
              <w:rPr>
                <w:rFonts w:cs="Arial"/>
                <w:bCs/>
                <w:sz w:val="22"/>
              </w:rPr>
              <w:t>polprikoličarjem</w:t>
            </w:r>
            <w:proofErr w:type="spellEnd"/>
            <w:r w:rsidRPr="000B47DA">
              <w:rPr>
                <w:rFonts w:cs="Arial"/>
                <w:bCs/>
                <w:sz w:val="22"/>
              </w:rPr>
              <w:t xml:space="preserve"> (4. raven izobrazbe in tečaj za usposobitev za konkretno delo ali pridobljen ustrezen certifikat o nacionalni poklicni kvalifikaciji)</w:t>
            </w:r>
          </w:p>
          <w:p w14:paraId="2FF102E4" w14:textId="77777777" w:rsidR="004F6D27" w:rsidRPr="000B47DA" w:rsidRDefault="004F6D27">
            <w:pPr>
              <w:rPr>
                <w:rFonts w:cs="Arial"/>
                <w:bCs/>
                <w:sz w:val="22"/>
              </w:rPr>
            </w:pPr>
          </w:p>
          <w:p w14:paraId="4C08A424" w14:textId="77777777" w:rsidR="004F6D27" w:rsidRPr="000B47DA" w:rsidRDefault="004F6D27">
            <w:pPr>
              <w:rPr>
                <w:rFonts w:cs="Arial"/>
                <w:bCs/>
                <w:sz w:val="22"/>
              </w:rPr>
            </w:pPr>
            <w:r w:rsidRPr="000B47DA">
              <w:rPr>
                <w:rFonts w:cs="Arial"/>
                <w:bCs/>
                <w:sz w:val="22"/>
              </w:rPr>
              <w:t>– številka in datum izdaje potrdila</w:t>
            </w:r>
          </w:p>
        </w:tc>
        <w:tc>
          <w:tcPr>
            <w:tcW w:w="3118" w:type="dxa"/>
          </w:tcPr>
          <w:p w14:paraId="028DE594" w14:textId="77777777" w:rsidR="004F6D27" w:rsidRPr="000B47DA" w:rsidRDefault="004F6D27">
            <w:pPr>
              <w:rPr>
                <w:rFonts w:cs="Arial"/>
                <w:bCs/>
                <w:sz w:val="22"/>
              </w:rPr>
            </w:pPr>
            <w:r w:rsidRPr="000B47DA">
              <w:rPr>
                <w:rFonts w:cs="Arial"/>
                <w:bCs/>
                <w:sz w:val="22"/>
              </w:rPr>
              <w:t xml:space="preserve">Razmerje s ponudnikom (zaposlen, </w:t>
            </w:r>
            <w:proofErr w:type="spellStart"/>
            <w:r w:rsidRPr="000B47DA">
              <w:rPr>
                <w:rFonts w:cs="Arial"/>
                <w:bCs/>
                <w:sz w:val="22"/>
              </w:rPr>
              <w:t>podjemna</w:t>
            </w:r>
            <w:proofErr w:type="spellEnd"/>
            <w:r w:rsidRPr="000B47DA">
              <w:rPr>
                <w:rFonts w:cs="Arial"/>
                <w:bCs/>
                <w:sz w:val="22"/>
              </w:rPr>
              <w:t xml:space="preserve"> pogodba….)</w:t>
            </w:r>
          </w:p>
        </w:tc>
      </w:tr>
      <w:tr w:rsidR="004F6D27" w:rsidRPr="008A1162" w14:paraId="122EDCB4" w14:textId="77777777">
        <w:tc>
          <w:tcPr>
            <w:tcW w:w="2693" w:type="dxa"/>
          </w:tcPr>
          <w:p w14:paraId="42B8A52A" w14:textId="77777777" w:rsidR="004F6D27" w:rsidRPr="008A1162" w:rsidRDefault="004F6D27">
            <w:pPr>
              <w:spacing w:line="360" w:lineRule="auto"/>
              <w:rPr>
                <w:rFonts w:cs="Arial"/>
                <w:sz w:val="22"/>
                <w:highlight w:val="yellow"/>
              </w:rPr>
            </w:pPr>
          </w:p>
        </w:tc>
        <w:tc>
          <w:tcPr>
            <w:tcW w:w="3828" w:type="dxa"/>
          </w:tcPr>
          <w:p w14:paraId="40A50BAF" w14:textId="77777777" w:rsidR="004F6D27" w:rsidRPr="008A1162" w:rsidRDefault="004F6D27">
            <w:pPr>
              <w:spacing w:line="360" w:lineRule="auto"/>
              <w:rPr>
                <w:rFonts w:cs="Arial"/>
                <w:sz w:val="22"/>
                <w:highlight w:val="yellow"/>
              </w:rPr>
            </w:pPr>
          </w:p>
        </w:tc>
        <w:tc>
          <w:tcPr>
            <w:tcW w:w="3118" w:type="dxa"/>
          </w:tcPr>
          <w:p w14:paraId="16BE00BC" w14:textId="77777777" w:rsidR="004F6D27" w:rsidRPr="008A1162" w:rsidRDefault="004F6D27">
            <w:pPr>
              <w:spacing w:line="360" w:lineRule="auto"/>
              <w:rPr>
                <w:rFonts w:cs="Arial"/>
                <w:sz w:val="22"/>
                <w:highlight w:val="yellow"/>
              </w:rPr>
            </w:pPr>
          </w:p>
        </w:tc>
      </w:tr>
      <w:tr w:rsidR="004F6D27" w:rsidRPr="008A1162" w14:paraId="309F2B38" w14:textId="77777777">
        <w:tc>
          <w:tcPr>
            <w:tcW w:w="2693" w:type="dxa"/>
          </w:tcPr>
          <w:p w14:paraId="2AD5A5E8" w14:textId="77777777" w:rsidR="004F6D27" w:rsidRPr="008A1162" w:rsidRDefault="004F6D27">
            <w:pPr>
              <w:spacing w:line="360" w:lineRule="auto"/>
              <w:rPr>
                <w:rFonts w:cs="Arial"/>
                <w:sz w:val="22"/>
                <w:highlight w:val="yellow"/>
              </w:rPr>
            </w:pPr>
          </w:p>
        </w:tc>
        <w:tc>
          <w:tcPr>
            <w:tcW w:w="3828" w:type="dxa"/>
          </w:tcPr>
          <w:p w14:paraId="614A77D1" w14:textId="77777777" w:rsidR="004F6D27" w:rsidRPr="008A1162" w:rsidRDefault="004F6D27">
            <w:pPr>
              <w:spacing w:line="360" w:lineRule="auto"/>
              <w:rPr>
                <w:rFonts w:cs="Arial"/>
                <w:sz w:val="22"/>
                <w:highlight w:val="yellow"/>
              </w:rPr>
            </w:pPr>
          </w:p>
        </w:tc>
        <w:tc>
          <w:tcPr>
            <w:tcW w:w="3118" w:type="dxa"/>
          </w:tcPr>
          <w:p w14:paraId="00E37228" w14:textId="77777777" w:rsidR="004F6D27" w:rsidRPr="008A1162" w:rsidRDefault="004F6D27">
            <w:pPr>
              <w:spacing w:line="360" w:lineRule="auto"/>
              <w:rPr>
                <w:rFonts w:cs="Arial"/>
                <w:sz w:val="22"/>
                <w:highlight w:val="yellow"/>
              </w:rPr>
            </w:pPr>
          </w:p>
        </w:tc>
      </w:tr>
      <w:tr w:rsidR="004F6D27" w:rsidRPr="008A1162" w14:paraId="6880D084" w14:textId="77777777">
        <w:tc>
          <w:tcPr>
            <w:tcW w:w="2693" w:type="dxa"/>
            <w:tcBorders>
              <w:top w:val="single" w:sz="4" w:space="0" w:color="auto"/>
              <w:left w:val="single" w:sz="4" w:space="0" w:color="auto"/>
              <w:bottom w:val="single" w:sz="4" w:space="0" w:color="auto"/>
              <w:right w:val="single" w:sz="4" w:space="0" w:color="auto"/>
            </w:tcBorders>
          </w:tcPr>
          <w:p w14:paraId="6549D025" w14:textId="77777777" w:rsidR="004F6D27" w:rsidRPr="008A1162" w:rsidRDefault="004F6D27">
            <w:pPr>
              <w:spacing w:line="360" w:lineRule="auto"/>
              <w:rPr>
                <w:rFonts w:cs="Arial"/>
                <w:sz w:val="22"/>
                <w:highlight w:val="yellow"/>
              </w:rPr>
            </w:pPr>
          </w:p>
        </w:tc>
        <w:tc>
          <w:tcPr>
            <w:tcW w:w="3828" w:type="dxa"/>
            <w:tcBorders>
              <w:top w:val="single" w:sz="4" w:space="0" w:color="auto"/>
              <w:left w:val="single" w:sz="4" w:space="0" w:color="auto"/>
              <w:bottom w:val="single" w:sz="4" w:space="0" w:color="auto"/>
              <w:right w:val="single" w:sz="4" w:space="0" w:color="auto"/>
            </w:tcBorders>
          </w:tcPr>
          <w:p w14:paraId="5BC307C0" w14:textId="77777777" w:rsidR="004F6D27" w:rsidRPr="008A1162" w:rsidRDefault="004F6D27">
            <w:pPr>
              <w:spacing w:line="360" w:lineRule="auto"/>
              <w:rPr>
                <w:rFonts w:cs="Arial"/>
                <w:sz w:val="22"/>
                <w:highlight w:val="yellow"/>
              </w:rPr>
            </w:pPr>
          </w:p>
        </w:tc>
        <w:tc>
          <w:tcPr>
            <w:tcW w:w="3118" w:type="dxa"/>
            <w:tcBorders>
              <w:top w:val="single" w:sz="4" w:space="0" w:color="auto"/>
              <w:left w:val="single" w:sz="4" w:space="0" w:color="auto"/>
              <w:bottom w:val="single" w:sz="4" w:space="0" w:color="auto"/>
              <w:right w:val="single" w:sz="4" w:space="0" w:color="auto"/>
            </w:tcBorders>
          </w:tcPr>
          <w:p w14:paraId="640D2CE9" w14:textId="77777777" w:rsidR="004F6D27" w:rsidRPr="008A1162" w:rsidRDefault="004F6D27">
            <w:pPr>
              <w:spacing w:line="360" w:lineRule="auto"/>
              <w:rPr>
                <w:rFonts w:cs="Arial"/>
                <w:sz w:val="22"/>
                <w:highlight w:val="yellow"/>
              </w:rPr>
            </w:pPr>
          </w:p>
        </w:tc>
      </w:tr>
      <w:tr w:rsidR="004F6D27" w:rsidRPr="008A1162" w14:paraId="36D760E6" w14:textId="77777777">
        <w:tc>
          <w:tcPr>
            <w:tcW w:w="2693" w:type="dxa"/>
            <w:tcBorders>
              <w:top w:val="single" w:sz="4" w:space="0" w:color="auto"/>
              <w:left w:val="single" w:sz="4" w:space="0" w:color="auto"/>
              <w:bottom w:val="single" w:sz="4" w:space="0" w:color="auto"/>
              <w:right w:val="single" w:sz="4" w:space="0" w:color="auto"/>
            </w:tcBorders>
          </w:tcPr>
          <w:p w14:paraId="30CC4B0B" w14:textId="77777777" w:rsidR="004F6D27" w:rsidRPr="008A1162" w:rsidRDefault="004F6D27">
            <w:pPr>
              <w:spacing w:line="360" w:lineRule="auto"/>
              <w:rPr>
                <w:rFonts w:cs="Arial"/>
                <w:sz w:val="22"/>
                <w:highlight w:val="yellow"/>
              </w:rPr>
            </w:pPr>
          </w:p>
        </w:tc>
        <w:tc>
          <w:tcPr>
            <w:tcW w:w="3828" w:type="dxa"/>
            <w:tcBorders>
              <w:top w:val="single" w:sz="4" w:space="0" w:color="auto"/>
              <w:left w:val="single" w:sz="4" w:space="0" w:color="auto"/>
              <w:bottom w:val="single" w:sz="4" w:space="0" w:color="auto"/>
              <w:right w:val="single" w:sz="4" w:space="0" w:color="auto"/>
            </w:tcBorders>
          </w:tcPr>
          <w:p w14:paraId="2867BED6" w14:textId="77777777" w:rsidR="004F6D27" w:rsidRPr="008A1162" w:rsidRDefault="004F6D27">
            <w:pPr>
              <w:spacing w:line="360" w:lineRule="auto"/>
              <w:rPr>
                <w:rFonts w:cs="Arial"/>
                <w:sz w:val="22"/>
                <w:highlight w:val="yellow"/>
              </w:rPr>
            </w:pPr>
          </w:p>
        </w:tc>
        <w:tc>
          <w:tcPr>
            <w:tcW w:w="3118" w:type="dxa"/>
            <w:tcBorders>
              <w:top w:val="single" w:sz="4" w:space="0" w:color="auto"/>
              <w:left w:val="single" w:sz="4" w:space="0" w:color="auto"/>
              <w:bottom w:val="single" w:sz="4" w:space="0" w:color="auto"/>
              <w:right w:val="single" w:sz="4" w:space="0" w:color="auto"/>
            </w:tcBorders>
          </w:tcPr>
          <w:p w14:paraId="2F10E96A" w14:textId="77777777" w:rsidR="004F6D27" w:rsidRPr="008A1162" w:rsidRDefault="004F6D27">
            <w:pPr>
              <w:spacing w:line="360" w:lineRule="auto"/>
              <w:rPr>
                <w:rFonts w:cs="Arial"/>
                <w:sz w:val="22"/>
                <w:highlight w:val="yellow"/>
              </w:rPr>
            </w:pPr>
          </w:p>
        </w:tc>
      </w:tr>
      <w:tr w:rsidR="004F6D27" w:rsidRPr="008A1162" w14:paraId="16336B04" w14:textId="77777777">
        <w:tc>
          <w:tcPr>
            <w:tcW w:w="2693" w:type="dxa"/>
            <w:tcBorders>
              <w:top w:val="single" w:sz="4" w:space="0" w:color="auto"/>
              <w:left w:val="single" w:sz="4" w:space="0" w:color="auto"/>
              <w:bottom w:val="single" w:sz="4" w:space="0" w:color="auto"/>
              <w:right w:val="single" w:sz="4" w:space="0" w:color="auto"/>
            </w:tcBorders>
          </w:tcPr>
          <w:p w14:paraId="7FAD25C7" w14:textId="77777777" w:rsidR="004F6D27" w:rsidRPr="008A1162" w:rsidRDefault="004F6D27">
            <w:pPr>
              <w:spacing w:line="360" w:lineRule="auto"/>
              <w:rPr>
                <w:rFonts w:cs="Arial"/>
                <w:sz w:val="22"/>
                <w:highlight w:val="yellow"/>
              </w:rPr>
            </w:pPr>
          </w:p>
        </w:tc>
        <w:tc>
          <w:tcPr>
            <w:tcW w:w="3828" w:type="dxa"/>
            <w:tcBorders>
              <w:top w:val="single" w:sz="4" w:space="0" w:color="auto"/>
              <w:left w:val="single" w:sz="4" w:space="0" w:color="auto"/>
              <w:bottom w:val="single" w:sz="4" w:space="0" w:color="auto"/>
              <w:right w:val="single" w:sz="4" w:space="0" w:color="auto"/>
            </w:tcBorders>
          </w:tcPr>
          <w:p w14:paraId="308F3569" w14:textId="77777777" w:rsidR="004F6D27" w:rsidRPr="008A1162" w:rsidRDefault="004F6D27">
            <w:pPr>
              <w:spacing w:line="360" w:lineRule="auto"/>
              <w:rPr>
                <w:rFonts w:cs="Arial"/>
                <w:sz w:val="22"/>
                <w:highlight w:val="yellow"/>
              </w:rPr>
            </w:pPr>
          </w:p>
        </w:tc>
        <w:tc>
          <w:tcPr>
            <w:tcW w:w="3118" w:type="dxa"/>
            <w:tcBorders>
              <w:top w:val="single" w:sz="4" w:space="0" w:color="auto"/>
              <w:left w:val="single" w:sz="4" w:space="0" w:color="auto"/>
              <w:bottom w:val="single" w:sz="4" w:space="0" w:color="auto"/>
              <w:right w:val="single" w:sz="4" w:space="0" w:color="auto"/>
            </w:tcBorders>
          </w:tcPr>
          <w:p w14:paraId="0100C933" w14:textId="77777777" w:rsidR="004F6D27" w:rsidRPr="008A1162" w:rsidRDefault="004F6D27">
            <w:pPr>
              <w:spacing w:line="360" w:lineRule="auto"/>
              <w:rPr>
                <w:rFonts w:cs="Arial"/>
                <w:sz w:val="22"/>
                <w:highlight w:val="yellow"/>
              </w:rPr>
            </w:pPr>
          </w:p>
        </w:tc>
      </w:tr>
    </w:tbl>
    <w:p w14:paraId="2600B4B7" w14:textId="77777777" w:rsidR="004F6D27" w:rsidRPr="00345AB2" w:rsidRDefault="004F6D27" w:rsidP="004F6D27">
      <w:pPr>
        <w:rPr>
          <w:rFonts w:cs="Arial"/>
          <w:b/>
          <w:bCs/>
          <w:sz w:val="22"/>
        </w:rPr>
      </w:pPr>
    </w:p>
    <w:p w14:paraId="0421A6A7" w14:textId="77777777" w:rsidR="004F6D27" w:rsidRPr="008A1162" w:rsidRDefault="004F6D27" w:rsidP="004F6D27">
      <w:pPr>
        <w:rPr>
          <w:rFonts w:cs="Arial"/>
          <w:sz w:val="22"/>
        </w:rPr>
      </w:pPr>
    </w:p>
    <w:p w14:paraId="1A0303CD" w14:textId="77777777" w:rsidR="004F6D27" w:rsidRPr="008A1162" w:rsidRDefault="004F6D27" w:rsidP="00F422CF">
      <w:pPr>
        <w:numPr>
          <w:ilvl w:val="0"/>
          <w:numId w:val="21"/>
        </w:numPr>
        <w:spacing w:line="240" w:lineRule="auto"/>
        <w:rPr>
          <w:rFonts w:cs="Arial"/>
          <w:b/>
          <w:sz w:val="22"/>
        </w:rPr>
      </w:pPr>
      <w:r w:rsidRPr="008A1162">
        <w:rPr>
          <w:rFonts w:cs="Arial"/>
          <w:b/>
          <w:sz w:val="22"/>
        </w:rPr>
        <w:t xml:space="preserve">Sredstvo za spravilo lesa, kot je na primer stroj za sečnjo, prilagojen kmetijski traktor, gozdarski </w:t>
      </w:r>
      <w:proofErr w:type="spellStart"/>
      <w:r w:rsidRPr="008A1162">
        <w:rPr>
          <w:rFonts w:cs="Arial"/>
          <w:b/>
          <w:sz w:val="22"/>
        </w:rPr>
        <w:t>zgibnik</w:t>
      </w:r>
      <w:proofErr w:type="spellEnd"/>
      <w:r w:rsidRPr="008A1162">
        <w:rPr>
          <w:rFonts w:cs="Arial"/>
          <w:b/>
          <w:sz w:val="22"/>
        </w:rPr>
        <w:t xml:space="preserve">, traktor goseničar, traktor z gozdarsko traktorsko polprikolico, gozdarska žičnica ali zgibni </w:t>
      </w:r>
      <w:proofErr w:type="spellStart"/>
      <w:r w:rsidRPr="008A1162">
        <w:rPr>
          <w:rFonts w:cs="Arial"/>
          <w:b/>
          <w:sz w:val="22"/>
        </w:rPr>
        <w:t>polprikoličar</w:t>
      </w:r>
      <w:proofErr w:type="spellEnd"/>
    </w:p>
    <w:p w14:paraId="00B58C9E" w14:textId="77777777" w:rsidR="004F6D27" w:rsidRPr="008A1162" w:rsidRDefault="004F6D27" w:rsidP="004F6D27">
      <w:pPr>
        <w:rPr>
          <w:rFonts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0"/>
        <w:gridCol w:w="3013"/>
        <w:gridCol w:w="3047"/>
      </w:tblGrid>
      <w:tr w:rsidR="004F6D27" w:rsidRPr="008A1162" w14:paraId="34D84EE6" w14:textId="77777777">
        <w:tc>
          <w:tcPr>
            <w:tcW w:w="3306" w:type="dxa"/>
            <w:tcBorders>
              <w:top w:val="single" w:sz="4" w:space="0" w:color="auto"/>
              <w:left w:val="single" w:sz="4" w:space="0" w:color="auto"/>
              <w:bottom w:val="single" w:sz="4" w:space="0" w:color="auto"/>
              <w:right w:val="single" w:sz="4" w:space="0" w:color="auto"/>
            </w:tcBorders>
            <w:hideMark/>
          </w:tcPr>
          <w:p w14:paraId="4FE04544" w14:textId="77777777" w:rsidR="004F6D27" w:rsidRPr="000B47DA" w:rsidRDefault="004F6D27">
            <w:pPr>
              <w:rPr>
                <w:rFonts w:cs="Arial"/>
                <w:bCs/>
                <w:sz w:val="22"/>
              </w:rPr>
            </w:pPr>
            <w:r w:rsidRPr="000B47DA">
              <w:rPr>
                <w:rFonts w:cs="Arial"/>
                <w:bCs/>
                <w:sz w:val="22"/>
              </w:rPr>
              <w:t>*Naziv stroja, model</w:t>
            </w:r>
          </w:p>
        </w:tc>
        <w:tc>
          <w:tcPr>
            <w:tcW w:w="3307" w:type="dxa"/>
            <w:tcBorders>
              <w:top w:val="single" w:sz="4" w:space="0" w:color="auto"/>
              <w:left w:val="single" w:sz="4" w:space="0" w:color="auto"/>
              <w:bottom w:val="single" w:sz="4" w:space="0" w:color="auto"/>
              <w:right w:val="single" w:sz="4" w:space="0" w:color="auto"/>
            </w:tcBorders>
            <w:hideMark/>
          </w:tcPr>
          <w:p w14:paraId="69CE2090" w14:textId="77777777" w:rsidR="004F6D27" w:rsidRPr="000B47DA" w:rsidRDefault="004F6D27">
            <w:pPr>
              <w:rPr>
                <w:rFonts w:cs="Arial"/>
                <w:bCs/>
                <w:sz w:val="22"/>
              </w:rPr>
            </w:pPr>
            <w:r w:rsidRPr="000B47DA">
              <w:rPr>
                <w:rFonts w:cs="Arial"/>
                <w:bCs/>
                <w:sz w:val="22"/>
              </w:rPr>
              <w:t>številka šasije</w:t>
            </w:r>
          </w:p>
        </w:tc>
        <w:tc>
          <w:tcPr>
            <w:tcW w:w="3307" w:type="dxa"/>
            <w:tcBorders>
              <w:top w:val="single" w:sz="4" w:space="0" w:color="auto"/>
              <w:left w:val="single" w:sz="4" w:space="0" w:color="auto"/>
              <w:bottom w:val="single" w:sz="4" w:space="0" w:color="auto"/>
              <w:right w:val="single" w:sz="4" w:space="0" w:color="auto"/>
            </w:tcBorders>
            <w:hideMark/>
          </w:tcPr>
          <w:p w14:paraId="23C417F8" w14:textId="77777777" w:rsidR="004F6D27" w:rsidRPr="000B47DA" w:rsidRDefault="004F6D27">
            <w:pPr>
              <w:rPr>
                <w:rFonts w:cs="Arial"/>
                <w:bCs/>
                <w:sz w:val="22"/>
              </w:rPr>
            </w:pPr>
            <w:r w:rsidRPr="000B47DA">
              <w:rPr>
                <w:rFonts w:cs="Arial"/>
                <w:bCs/>
                <w:sz w:val="22"/>
              </w:rPr>
              <w:t>Lastnik (lastni stroj, v najemu, kapaciteta tretjih,  z navedbo lastnika stroja )</w:t>
            </w:r>
          </w:p>
        </w:tc>
      </w:tr>
      <w:tr w:rsidR="004F6D27" w:rsidRPr="008A1162" w14:paraId="0617EFDC" w14:textId="77777777">
        <w:tc>
          <w:tcPr>
            <w:tcW w:w="3306" w:type="dxa"/>
            <w:tcBorders>
              <w:top w:val="single" w:sz="4" w:space="0" w:color="auto"/>
              <w:left w:val="single" w:sz="4" w:space="0" w:color="auto"/>
              <w:bottom w:val="single" w:sz="4" w:space="0" w:color="auto"/>
              <w:right w:val="single" w:sz="4" w:space="0" w:color="auto"/>
            </w:tcBorders>
          </w:tcPr>
          <w:p w14:paraId="6957A42B" w14:textId="77777777" w:rsidR="004F6D27" w:rsidRPr="008A1162" w:rsidRDefault="004F6D27">
            <w:pPr>
              <w:spacing w:line="360" w:lineRule="auto"/>
              <w:rPr>
                <w:rFonts w:cs="Arial"/>
                <w:sz w:val="22"/>
                <w:highlight w:val="yellow"/>
              </w:rPr>
            </w:pPr>
          </w:p>
        </w:tc>
        <w:tc>
          <w:tcPr>
            <w:tcW w:w="3307" w:type="dxa"/>
            <w:tcBorders>
              <w:top w:val="single" w:sz="4" w:space="0" w:color="auto"/>
              <w:left w:val="single" w:sz="4" w:space="0" w:color="auto"/>
              <w:bottom w:val="single" w:sz="4" w:space="0" w:color="auto"/>
              <w:right w:val="single" w:sz="4" w:space="0" w:color="auto"/>
            </w:tcBorders>
          </w:tcPr>
          <w:p w14:paraId="624204EC" w14:textId="77777777" w:rsidR="004F6D27" w:rsidRPr="008A1162" w:rsidRDefault="004F6D27">
            <w:pPr>
              <w:spacing w:line="360" w:lineRule="auto"/>
              <w:rPr>
                <w:rFonts w:cs="Arial"/>
                <w:sz w:val="22"/>
                <w:highlight w:val="yellow"/>
              </w:rPr>
            </w:pPr>
          </w:p>
        </w:tc>
        <w:tc>
          <w:tcPr>
            <w:tcW w:w="3307" w:type="dxa"/>
            <w:tcBorders>
              <w:top w:val="single" w:sz="4" w:space="0" w:color="auto"/>
              <w:left w:val="single" w:sz="4" w:space="0" w:color="auto"/>
              <w:bottom w:val="single" w:sz="4" w:space="0" w:color="auto"/>
              <w:right w:val="single" w:sz="4" w:space="0" w:color="auto"/>
            </w:tcBorders>
          </w:tcPr>
          <w:p w14:paraId="19C3C2E1" w14:textId="77777777" w:rsidR="004F6D27" w:rsidRPr="008A1162" w:rsidRDefault="004F6D27">
            <w:pPr>
              <w:spacing w:line="360" w:lineRule="auto"/>
              <w:rPr>
                <w:rFonts w:cs="Arial"/>
                <w:sz w:val="22"/>
                <w:highlight w:val="yellow"/>
              </w:rPr>
            </w:pPr>
          </w:p>
        </w:tc>
      </w:tr>
      <w:tr w:rsidR="004F6D27" w:rsidRPr="008A1162" w14:paraId="4EA707FF" w14:textId="77777777">
        <w:tc>
          <w:tcPr>
            <w:tcW w:w="3306" w:type="dxa"/>
            <w:tcBorders>
              <w:top w:val="single" w:sz="4" w:space="0" w:color="auto"/>
              <w:left w:val="single" w:sz="4" w:space="0" w:color="auto"/>
              <w:bottom w:val="single" w:sz="4" w:space="0" w:color="auto"/>
              <w:right w:val="single" w:sz="4" w:space="0" w:color="auto"/>
            </w:tcBorders>
          </w:tcPr>
          <w:p w14:paraId="5F596E49" w14:textId="77777777" w:rsidR="004F6D27" w:rsidRPr="008A1162" w:rsidRDefault="004F6D27">
            <w:pPr>
              <w:spacing w:line="360" w:lineRule="auto"/>
              <w:rPr>
                <w:rFonts w:cs="Arial"/>
                <w:sz w:val="22"/>
                <w:highlight w:val="yellow"/>
              </w:rPr>
            </w:pPr>
          </w:p>
        </w:tc>
        <w:tc>
          <w:tcPr>
            <w:tcW w:w="3307" w:type="dxa"/>
            <w:tcBorders>
              <w:top w:val="single" w:sz="4" w:space="0" w:color="auto"/>
              <w:left w:val="single" w:sz="4" w:space="0" w:color="auto"/>
              <w:bottom w:val="single" w:sz="4" w:space="0" w:color="auto"/>
              <w:right w:val="single" w:sz="4" w:space="0" w:color="auto"/>
            </w:tcBorders>
          </w:tcPr>
          <w:p w14:paraId="04E8DC89" w14:textId="77777777" w:rsidR="004F6D27" w:rsidRPr="008A1162" w:rsidRDefault="004F6D27">
            <w:pPr>
              <w:spacing w:line="360" w:lineRule="auto"/>
              <w:rPr>
                <w:rFonts w:cs="Arial"/>
                <w:sz w:val="22"/>
                <w:highlight w:val="yellow"/>
              </w:rPr>
            </w:pPr>
          </w:p>
        </w:tc>
        <w:tc>
          <w:tcPr>
            <w:tcW w:w="3307" w:type="dxa"/>
            <w:tcBorders>
              <w:top w:val="single" w:sz="4" w:space="0" w:color="auto"/>
              <w:left w:val="single" w:sz="4" w:space="0" w:color="auto"/>
              <w:bottom w:val="single" w:sz="4" w:space="0" w:color="auto"/>
              <w:right w:val="single" w:sz="4" w:space="0" w:color="auto"/>
            </w:tcBorders>
          </w:tcPr>
          <w:p w14:paraId="74612A77" w14:textId="77777777" w:rsidR="004F6D27" w:rsidRPr="008A1162" w:rsidRDefault="004F6D27">
            <w:pPr>
              <w:spacing w:line="360" w:lineRule="auto"/>
              <w:rPr>
                <w:rFonts w:cs="Arial"/>
                <w:sz w:val="22"/>
                <w:highlight w:val="yellow"/>
              </w:rPr>
            </w:pPr>
          </w:p>
        </w:tc>
      </w:tr>
      <w:tr w:rsidR="004F6D27" w:rsidRPr="008A1162" w14:paraId="4C6B1B82" w14:textId="77777777">
        <w:tc>
          <w:tcPr>
            <w:tcW w:w="3306" w:type="dxa"/>
            <w:tcBorders>
              <w:top w:val="single" w:sz="4" w:space="0" w:color="auto"/>
              <w:left w:val="single" w:sz="4" w:space="0" w:color="auto"/>
              <w:bottom w:val="single" w:sz="4" w:space="0" w:color="auto"/>
              <w:right w:val="single" w:sz="4" w:space="0" w:color="auto"/>
            </w:tcBorders>
          </w:tcPr>
          <w:p w14:paraId="78EAA9B5" w14:textId="77777777" w:rsidR="004F6D27" w:rsidRPr="008A1162" w:rsidRDefault="004F6D27">
            <w:pPr>
              <w:spacing w:line="360" w:lineRule="auto"/>
              <w:rPr>
                <w:rFonts w:cs="Arial"/>
                <w:sz w:val="22"/>
                <w:highlight w:val="yellow"/>
              </w:rPr>
            </w:pPr>
          </w:p>
        </w:tc>
        <w:tc>
          <w:tcPr>
            <w:tcW w:w="3307" w:type="dxa"/>
            <w:tcBorders>
              <w:top w:val="single" w:sz="4" w:space="0" w:color="auto"/>
              <w:left w:val="single" w:sz="4" w:space="0" w:color="auto"/>
              <w:bottom w:val="single" w:sz="4" w:space="0" w:color="auto"/>
              <w:right w:val="single" w:sz="4" w:space="0" w:color="auto"/>
            </w:tcBorders>
          </w:tcPr>
          <w:p w14:paraId="5D7D906B" w14:textId="77777777" w:rsidR="004F6D27" w:rsidRPr="008A1162" w:rsidRDefault="004F6D27">
            <w:pPr>
              <w:spacing w:line="360" w:lineRule="auto"/>
              <w:rPr>
                <w:rFonts w:cs="Arial"/>
                <w:sz w:val="22"/>
                <w:highlight w:val="yellow"/>
              </w:rPr>
            </w:pPr>
          </w:p>
        </w:tc>
        <w:tc>
          <w:tcPr>
            <w:tcW w:w="3307" w:type="dxa"/>
            <w:tcBorders>
              <w:top w:val="single" w:sz="4" w:space="0" w:color="auto"/>
              <w:left w:val="single" w:sz="4" w:space="0" w:color="auto"/>
              <w:bottom w:val="single" w:sz="4" w:space="0" w:color="auto"/>
              <w:right w:val="single" w:sz="4" w:space="0" w:color="auto"/>
            </w:tcBorders>
          </w:tcPr>
          <w:p w14:paraId="351A48E4" w14:textId="77777777" w:rsidR="004F6D27" w:rsidRPr="008A1162" w:rsidRDefault="004F6D27">
            <w:pPr>
              <w:spacing w:line="360" w:lineRule="auto"/>
              <w:rPr>
                <w:rFonts w:cs="Arial"/>
                <w:sz w:val="22"/>
                <w:highlight w:val="yellow"/>
              </w:rPr>
            </w:pPr>
          </w:p>
        </w:tc>
      </w:tr>
      <w:tr w:rsidR="004F6D27" w:rsidRPr="008A1162" w14:paraId="27CBEBE1" w14:textId="77777777">
        <w:tc>
          <w:tcPr>
            <w:tcW w:w="3306" w:type="dxa"/>
            <w:tcBorders>
              <w:top w:val="single" w:sz="4" w:space="0" w:color="auto"/>
              <w:left w:val="single" w:sz="4" w:space="0" w:color="auto"/>
              <w:bottom w:val="single" w:sz="4" w:space="0" w:color="auto"/>
              <w:right w:val="single" w:sz="4" w:space="0" w:color="auto"/>
            </w:tcBorders>
          </w:tcPr>
          <w:p w14:paraId="440B2B69" w14:textId="77777777" w:rsidR="004F6D27" w:rsidRPr="008A1162" w:rsidRDefault="004F6D27">
            <w:pPr>
              <w:spacing w:line="360" w:lineRule="auto"/>
              <w:rPr>
                <w:rFonts w:cs="Arial"/>
                <w:sz w:val="22"/>
                <w:highlight w:val="yellow"/>
              </w:rPr>
            </w:pPr>
          </w:p>
        </w:tc>
        <w:tc>
          <w:tcPr>
            <w:tcW w:w="3307" w:type="dxa"/>
            <w:tcBorders>
              <w:top w:val="single" w:sz="4" w:space="0" w:color="auto"/>
              <w:left w:val="single" w:sz="4" w:space="0" w:color="auto"/>
              <w:bottom w:val="single" w:sz="4" w:space="0" w:color="auto"/>
              <w:right w:val="single" w:sz="4" w:space="0" w:color="auto"/>
            </w:tcBorders>
          </w:tcPr>
          <w:p w14:paraId="7B8D252C" w14:textId="77777777" w:rsidR="004F6D27" w:rsidRPr="008A1162" w:rsidRDefault="004F6D27">
            <w:pPr>
              <w:spacing w:line="360" w:lineRule="auto"/>
              <w:rPr>
                <w:rFonts w:cs="Arial"/>
                <w:sz w:val="22"/>
                <w:highlight w:val="yellow"/>
              </w:rPr>
            </w:pPr>
          </w:p>
        </w:tc>
        <w:tc>
          <w:tcPr>
            <w:tcW w:w="3307" w:type="dxa"/>
            <w:tcBorders>
              <w:top w:val="single" w:sz="4" w:space="0" w:color="auto"/>
              <w:left w:val="single" w:sz="4" w:space="0" w:color="auto"/>
              <w:bottom w:val="single" w:sz="4" w:space="0" w:color="auto"/>
              <w:right w:val="single" w:sz="4" w:space="0" w:color="auto"/>
            </w:tcBorders>
          </w:tcPr>
          <w:p w14:paraId="70D7F481" w14:textId="77777777" w:rsidR="004F6D27" w:rsidRPr="008A1162" w:rsidRDefault="004F6D27">
            <w:pPr>
              <w:spacing w:line="360" w:lineRule="auto"/>
              <w:rPr>
                <w:rFonts w:cs="Arial"/>
                <w:sz w:val="22"/>
                <w:highlight w:val="yellow"/>
              </w:rPr>
            </w:pPr>
          </w:p>
        </w:tc>
      </w:tr>
      <w:tr w:rsidR="004F6D27" w:rsidRPr="008A1162" w14:paraId="6668BBD6" w14:textId="77777777">
        <w:tc>
          <w:tcPr>
            <w:tcW w:w="3306" w:type="dxa"/>
            <w:tcBorders>
              <w:top w:val="single" w:sz="4" w:space="0" w:color="auto"/>
              <w:left w:val="single" w:sz="4" w:space="0" w:color="auto"/>
              <w:bottom w:val="single" w:sz="4" w:space="0" w:color="auto"/>
              <w:right w:val="single" w:sz="4" w:space="0" w:color="auto"/>
            </w:tcBorders>
          </w:tcPr>
          <w:p w14:paraId="5524E9AF" w14:textId="77777777" w:rsidR="004F6D27" w:rsidRPr="008A1162" w:rsidRDefault="004F6D27">
            <w:pPr>
              <w:spacing w:line="360" w:lineRule="auto"/>
              <w:rPr>
                <w:rFonts w:cs="Arial"/>
                <w:sz w:val="22"/>
                <w:highlight w:val="yellow"/>
              </w:rPr>
            </w:pPr>
          </w:p>
        </w:tc>
        <w:tc>
          <w:tcPr>
            <w:tcW w:w="3307" w:type="dxa"/>
            <w:tcBorders>
              <w:top w:val="single" w:sz="4" w:space="0" w:color="auto"/>
              <w:left w:val="single" w:sz="4" w:space="0" w:color="auto"/>
              <w:bottom w:val="single" w:sz="4" w:space="0" w:color="auto"/>
              <w:right w:val="single" w:sz="4" w:space="0" w:color="auto"/>
            </w:tcBorders>
          </w:tcPr>
          <w:p w14:paraId="0425BB57" w14:textId="77777777" w:rsidR="004F6D27" w:rsidRPr="008A1162" w:rsidRDefault="004F6D27">
            <w:pPr>
              <w:spacing w:line="360" w:lineRule="auto"/>
              <w:rPr>
                <w:rFonts w:cs="Arial"/>
                <w:sz w:val="22"/>
                <w:highlight w:val="yellow"/>
              </w:rPr>
            </w:pPr>
          </w:p>
        </w:tc>
        <w:tc>
          <w:tcPr>
            <w:tcW w:w="3307" w:type="dxa"/>
            <w:tcBorders>
              <w:top w:val="single" w:sz="4" w:space="0" w:color="auto"/>
              <w:left w:val="single" w:sz="4" w:space="0" w:color="auto"/>
              <w:bottom w:val="single" w:sz="4" w:space="0" w:color="auto"/>
              <w:right w:val="single" w:sz="4" w:space="0" w:color="auto"/>
            </w:tcBorders>
          </w:tcPr>
          <w:p w14:paraId="3690A723" w14:textId="77777777" w:rsidR="004F6D27" w:rsidRPr="008A1162" w:rsidRDefault="004F6D27">
            <w:pPr>
              <w:spacing w:line="360" w:lineRule="auto"/>
              <w:rPr>
                <w:rFonts w:cs="Arial"/>
                <w:sz w:val="22"/>
                <w:highlight w:val="yellow"/>
              </w:rPr>
            </w:pPr>
          </w:p>
        </w:tc>
      </w:tr>
      <w:tr w:rsidR="004F6D27" w:rsidRPr="008A1162" w14:paraId="4093709F" w14:textId="77777777">
        <w:tc>
          <w:tcPr>
            <w:tcW w:w="3306" w:type="dxa"/>
            <w:tcBorders>
              <w:top w:val="single" w:sz="4" w:space="0" w:color="auto"/>
              <w:left w:val="single" w:sz="4" w:space="0" w:color="auto"/>
              <w:bottom w:val="single" w:sz="4" w:space="0" w:color="auto"/>
              <w:right w:val="single" w:sz="4" w:space="0" w:color="auto"/>
            </w:tcBorders>
          </w:tcPr>
          <w:p w14:paraId="5AFADD94" w14:textId="77777777" w:rsidR="004F6D27" w:rsidRPr="008A1162" w:rsidRDefault="004F6D27">
            <w:pPr>
              <w:spacing w:line="360" w:lineRule="auto"/>
              <w:rPr>
                <w:rFonts w:cs="Arial"/>
                <w:sz w:val="22"/>
                <w:highlight w:val="yellow"/>
              </w:rPr>
            </w:pPr>
          </w:p>
        </w:tc>
        <w:tc>
          <w:tcPr>
            <w:tcW w:w="3307" w:type="dxa"/>
            <w:tcBorders>
              <w:top w:val="single" w:sz="4" w:space="0" w:color="auto"/>
              <w:left w:val="single" w:sz="4" w:space="0" w:color="auto"/>
              <w:bottom w:val="single" w:sz="4" w:space="0" w:color="auto"/>
              <w:right w:val="single" w:sz="4" w:space="0" w:color="auto"/>
            </w:tcBorders>
          </w:tcPr>
          <w:p w14:paraId="651352A0" w14:textId="77777777" w:rsidR="004F6D27" w:rsidRPr="008A1162" w:rsidRDefault="004F6D27">
            <w:pPr>
              <w:spacing w:line="360" w:lineRule="auto"/>
              <w:rPr>
                <w:rFonts w:cs="Arial"/>
                <w:sz w:val="22"/>
                <w:highlight w:val="yellow"/>
              </w:rPr>
            </w:pPr>
          </w:p>
        </w:tc>
        <w:tc>
          <w:tcPr>
            <w:tcW w:w="3307" w:type="dxa"/>
            <w:tcBorders>
              <w:top w:val="single" w:sz="4" w:space="0" w:color="auto"/>
              <w:left w:val="single" w:sz="4" w:space="0" w:color="auto"/>
              <w:bottom w:val="single" w:sz="4" w:space="0" w:color="auto"/>
              <w:right w:val="single" w:sz="4" w:space="0" w:color="auto"/>
            </w:tcBorders>
          </w:tcPr>
          <w:p w14:paraId="3155B87D" w14:textId="77777777" w:rsidR="004F6D27" w:rsidRPr="008A1162" w:rsidRDefault="004F6D27">
            <w:pPr>
              <w:spacing w:line="360" w:lineRule="auto"/>
              <w:rPr>
                <w:rFonts w:cs="Arial"/>
                <w:sz w:val="22"/>
                <w:highlight w:val="yellow"/>
              </w:rPr>
            </w:pPr>
          </w:p>
        </w:tc>
      </w:tr>
    </w:tbl>
    <w:p w14:paraId="73545C19" w14:textId="77777777" w:rsidR="004F6D27" w:rsidRPr="008A1162" w:rsidRDefault="004F6D27" w:rsidP="004F6D27">
      <w:pPr>
        <w:rPr>
          <w:rFonts w:cs="Arial"/>
          <w:sz w:val="22"/>
        </w:rPr>
      </w:pPr>
    </w:p>
    <w:p w14:paraId="065E3135" w14:textId="77777777" w:rsidR="004F6D27" w:rsidRPr="008A1162" w:rsidRDefault="004F6D27" w:rsidP="004F6D27">
      <w:pPr>
        <w:rPr>
          <w:rFonts w:cs="Arial"/>
          <w:sz w:val="22"/>
        </w:rPr>
      </w:pPr>
      <w:r w:rsidRPr="008A1162">
        <w:rPr>
          <w:rFonts w:cs="Arial"/>
          <w:sz w:val="22"/>
        </w:rPr>
        <w:t>*Ponudnik mora za vsak prijavljen stroj v ponudbi obvezno predložiti dokazilo: račun ali pogodbo o poslovnem najemu ali izpis iz registra osnovnih sredstev ipd.</w:t>
      </w:r>
    </w:p>
    <w:p w14:paraId="6692771F" w14:textId="77777777" w:rsidR="004F6D27" w:rsidRPr="008A1162" w:rsidRDefault="004F6D27" w:rsidP="004F6D27">
      <w:pPr>
        <w:rPr>
          <w:rFonts w:cs="Arial"/>
          <w:sz w:val="22"/>
        </w:rPr>
      </w:pPr>
    </w:p>
    <w:p w14:paraId="1BF0DB4C" w14:textId="797F6533" w:rsidR="004F6D27" w:rsidRPr="008A1162" w:rsidRDefault="004F6D27" w:rsidP="004F6D27">
      <w:pPr>
        <w:rPr>
          <w:rFonts w:cs="Arial"/>
          <w:bCs/>
          <w:sz w:val="22"/>
        </w:rPr>
      </w:pPr>
      <w:r w:rsidRPr="008A1162">
        <w:rPr>
          <w:rFonts w:cs="Arial"/>
          <w:bCs/>
          <w:sz w:val="22"/>
        </w:rPr>
        <w:t xml:space="preserve">Ponudnik mora poleg tega potrdila v ponudbi OBVEZNO priložiti kopije NPK certifikatov za vse prijavljene kadre in ustrezna spričevala, ki so navedeni v tabeli ter vsa dokazila, ki izkazujejo razmerje s ponudnikom (na primer Obrazec M-1- prijava v zavarovanje, kopijo </w:t>
      </w:r>
      <w:proofErr w:type="spellStart"/>
      <w:r w:rsidRPr="008A1162">
        <w:rPr>
          <w:rFonts w:cs="Arial"/>
          <w:bCs/>
          <w:sz w:val="22"/>
        </w:rPr>
        <w:t>podjemne</w:t>
      </w:r>
      <w:proofErr w:type="spellEnd"/>
      <w:r w:rsidRPr="008A1162">
        <w:rPr>
          <w:rFonts w:cs="Arial"/>
          <w:bCs/>
          <w:sz w:val="22"/>
        </w:rPr>
        <w:t xml:space="preserve"> pogodbe oz. drugo ustrezno dokazilo …), v skladu s točko 6.2.4 Navodil ponudnikom </w:t>
      </w:r>
      <w:r w:rsidRPr="23B835C0">
        <w:rPr>
          <w:rFonts w:cs="Arial"/>
          <w:sz w:val="22"/>
        </w:rPr>
        <w:t>SEC 202</w:t>
      </w:r>
      <w:r w:rsidR="69692A49" w:rsidRPr="23B835C0">
        <w:rPr>
          <w:rFonts w:cs="Arial"/>
          <w:sz w:val="22"/>
        </w:rPr>
        <w:t>6</w:t>
      </w:r>
      <w:r w:rsidRPr="23B835C0">
        <w:rPr>
          <w:rFonts w:cs="Arial"/>
          <w:sz w:val="22"/>
        </w:rPr>
        <w:t xml:space="preserve">. </w:t>
      </w:r>
    </w:p>
    <w:p w14:paraId="0219AFD4" w14:textId="77777777" w:rsidR="004F6D27" w:rsidRPr="008A1162" w:rsidRDefault="004F6D27" w:rsidP="004F6D27">
      <w:pPr>
        <w:rPr>
          <w:rFonts w:cs="Arial"/>
          <w:bCs/>
          <w:sz w:val="22"/>
        </w:rPr>
      </w:pPr>
    </w:p>
    <w:p w14:paraId="2E7B1ADA" w14:textId="77777777" w:rsidR="004F6D27" w:rsidRPr="008A1162" w:rsidRDefault="004F6D27" w:rsidP="004F6D27">
      <w:pPr>
        <w:rPr>
          <w:rFonts w:cs="Arial"/>
          <w:bCs/>
          <w:sz w:val="22"/>
        </w:rPr>
      </w:pPr>
      <w:r w:rsidRPr="008A1162">
        <w:rPr>
          <w:rFonts w:cs="Arial"/>
          <w:bCs/>
          <w:sz w:val="22"/>
        </w:rPr>
        <w:t>V kolikor bo naročnik zahteval dodatna dokazila za kadrovsko usposobljenost, se zavezujemo, da bomo ta dokazila posredovali naročniku.</w:t>
      </w:r>
    </w:p>
    <w:p w14:paraId="43C1F7F0" w14:textId="77777777" w:rsidR="004F6D27" w:rsidRPr="008A1162" w:rsidRDefault="004F6D27" w:rsidP="004F6D27">
      <w:pPr>
        <w:rPr>
          <w:rFonts w:cs="Arial"/>
          <w:sz w:val="22"/>
        </w:rPr>
      </w:pPr>
    </w:p>
    <w:p w14:paraId="03517B65" w14:textId="77777777" w:rsidR="004F6D27" w:rsidRPr="008A1162" w:rsidRDefault="004F6D27" w:rsidP="00F422CF">
      <w:pPr>
        <w:numPr>
          <w:ilvl w:val="0"/>
          <w:numId w:val="21"/>
        </w:numPr>
        <w:spacing w:line="240" w:lineRule="auto"/>
        <w:rPr>
          <w:rFonts w:cs="Arial"/>
          <w:b/>
          <w:sz w:val="22"/>
        </w:rPr>
      </w:pPr>
      <w:r w:rsidRPr="008A1162">
        <w:rPr>
          <w:rFonts w:cs="Arial"/>
          <w:b/>
          <w:sz w:val="22"/>
        </w:rPr>
        <w:t>Poklicno zavarovanje zaposlenega kadra:</w:t>
      </w:r>
    </w:p>
    <w:p w14:paraId="67F796EC" w14:textId="77777777" w:rsidR="004F6D27" w:rsidRPr="008A1162" w:rsidRDefault="004F6D27" w:rsidP="004F6D27">
      <w:pPr>
        <w:ind w:left="720"/>
        <w:rPr>
          <w:rFonts w:cs="Arial"/>
          <w:sz w:val="22"/>
        </w:rPr>
      </w:pP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439"/>
        <w:gridCol w:w="3827"/>
      </w:tblGrid>
      <w:tr w:rsidR="000417EE" w:rsidRPr="008A1162" w14:paraId="4CB7F0E3" w14:textId="77777777">
        <w:trPr>
          <w:trHeight w:val="921"/>
        </w:trPr>
        <w:tc>
          <w:tcPr>
            <w:tcW w:w="3195" w:type="dxa"/>
          </w:tcPr>
          <w:p w14:paraId="2065D5A6" w14:textId="77777777" w:rsidR="004F6D27" w:rsidRPr="000B47DA" w:rsidRDefault="004F6D27">
            <w:pPr>
              <w:rPr>
                <w:rFonts w:cs="Arial"/>
                <w:bCs/>
                <w:sz w:val="22"/>
              </w:rPr>
            </w:pPr>
            <w:r w:rsidRPr="000B47DA">
              <w:rPr>
                <w:rFonts w:cs="Arial"/>
                <w:bCs/>
                <w:sz w:val="22"/>
              </w:rPr>
              <w:t>Ime in priimek kadra</w:t>
            </w:r>
          </w:p>
        </w:tc>
        <w:tc>
          <w:tcPr>
            <w:tcW w:w="3439" w:type="dxa"/>
          </w:tcPr>
          <w:p w14:paraId="7DC1F9B9" w14:textId="77777777" w:rsidR="004F6D27" w:rsidRPr="000B47DA" w:rsidRDefault="004F6D27">
            <w:pPr>
              <w:rPr>
                <w:rFonts w:cs="Arial"/>
                <w:bCs/>
                <w:sz w:val="22"/>
              </w:rPr>
            </w:pPr>
            <w:r w:rsidRPr="000B47DA">
              <w:rPr>
                <w:rFonts w:cs="Arial"/>
                <w:bCs/>
                <w:sz w:val="22"/>
              </w:rPr>
              <w:t>Dokazilo o vključenosti zaposlenega v poklicno zavarovanje za vsakega prijavljenega delavca</w:t>
            </w:r>
          </w:p>
          <w:p w14:paraId="159625CC" w14:textId="77777777" w:rsidR="004F6D27" w:rsidRPr="000B47DA" w:rsidRDefault="004F6D27">
            <w:pPr>
              <w:rPr>
                <w:rFonts w:cs="Arial"/>
                <w:bCs/>
                <w:sz w:val="22"/>
              </w:rPr>
            </w:pPr>
          </w:p>
        </w:tc>
        <w:tc>
          <w:tcPr>
            <w:tcW w:w="3827" w:type="dxa"/>
          </w:tcPr>
          <w:p w14:paraId="3C34B2B0" w14:textId="77777777" w:rsidR="004F6D27" w:rsidRPr="000B47DA" w:rsidRDefault="004F6D27">
            <w:pPr>
              <w:rPr>
                <w:rFonts w:cs="Arial"/>
                <w:bCs/>
                <w:sz w:val="22"/>
              </w:rPr>
            </w:pPr>
            <w:r w:rsidRPr="000B47DA">
              <w:rPr>
                <w:rFonts w:cs="Arial"/>
                <w:bCs/>
                <w:sz w:val="22"/>
              </w:rPr>
              <w:t xml:space="preserve">Razmerje s ponudnikom (zaposlen, </w:t>
            </w:r>
            <w:proofErr w:type="spellStart"/>
            <w:r w:rsidRPr="000B47DA">
              <w:rPr>
                <w:rFonts w:cs="Arial"/>
                <w:bCs/>
                <w:sz w:val="22"/>
              </w:rPr>
              <w:t>podjemna</w:t>
            </w:r>
            <w:proofErr w:type="spellEnd"/>
            <w:r w:rsidRPr="000B47DA">
              <w:rPr>
                <w:rFonts w:cs="Arial"/>
                <w:bCs/>
                <w:sz w:val="22"/>
              </w:rPr>
              <w:t xml:space="preserve"> pogodba….)</w:t>
            </w:r>
          </w:p>
        </w:tc>
      </w:tr>
      <w:tr w:rsidR="000417EE" w:rsidRPr="008A1162" w14:paraId="4B6D8EBD" w14:textId="77777777">
        <w:trPr>
          <w:trHeight w:val="921"/>
        </w:trPr>
        <w:tc>
          <w:tcPr>
            <w:tcW w:w="3195" w:type="dxa"/>
          </w:tcPr>
          <w:p w14:paraId="47A12455" w14:textId="77777777" w:rsidR="004F6D27" w:rsidRPr="008A1162" w:rsidRDefault="004F6D27">
            <w:pPr>
              <w:rPr>
                <w:rFonts w:cs="Arial"/>
                <w:sz w:val="22"/>
              </w:rPr>
            </w:pPr>
          </w:p>
        </w:tc>
        <w:tc>
          <w:tcPr>
            <w:tcW w:w="3439" w:type="dxa"/>
          </w:tcPr>
          <w:p w14:paraId="0BFBB1FD" w14:textId="77777777" w:rsidR="004F6D27" w:rsidRPr="008A1162" w:rsidRDefault="004F6D27">
            <w:pPr>
              <w:rPr>
                <w:rFonts w:cs="Arial"/>
                <w:sz w:val="22"/>
              </w:rPr>
            </w:pPr>
          </w:p>
        </w:tc>
        <w:tc>
          <w:tcPr>
            <w:tcW w:w="3827" w:type="dxa"/>
          </w:tcPr>
          <w:p w14:paraId="51E7F9F8" w14:textId="77777777" w:rsidR="004F6D27" w:rsidRPr="008A1162" w:rsidRDefault="004F6D27">
            <w:pPr>
              <w:rPr>
                <w:rFonts w:cs="Arial"/>
                <w:sz w:val="22"/>
              </w:rPr>
            </w:pPr>
          </w:p>
        </w:tc>
      </w:tr>
      <w:tr w:rsidR="000417EE" w:rsidRPr="008A1162" w14:paraId="46910332" w14:textId="77777777">
        <w:trPr>
          <w:trHeight w:val="921"/>
        </w:trPr>
        <w:tc>
          <w:tcPr>
            <w:tcW w:w="3195" w:type="dxa"/>
          </w:tcPr>
          <w:p w14:paraId="4509B4DD" w14:textId="77777777" w:rsidR="004F6D27" w:rsidRPr="008A1162" w:rsidRDefault="004F6D27">
            <w:pPr>
              <w:rPr>
                <w:rFonts w:cs="Arial"/>
                <w:sz w:val="22"/>
              </w:rPr>
            </w:pPr>
          </w:p>
        </w:tc>
        <w:tc>
          <w:tcPr>
            <w:tcW w:w="3439" w:type="dxa"/>
          </w:tcPr>
          <w:p w14:paraId="206C51B6" w14:textId="77777777" w:rsidR="004F6D27" w:rsidRPr="008A1162" w:rsidRDefault="004F6D27">
            <w:pPr>
              <w:rPr>
                <w:rFonts w:cs="Arial"/>
                <w:sz w:val="22"/>
              </w:rPr>
            </w:pPr>
          </w:p>
        </w:tc>
        <w:tc>
          <w:tcPr>
            <w:tcW w:w="3827" w:type="dxa"/>
          </w:tcPr>
          <w:p w14:paraId="76877B45" w14:textId="77777777" w:rsidR="004F6D27" w:rsidRPr="008A1162" w:rsidRDefault="004F6D27">
            <w:pPr>
              <w:rPr>
                <w:rFonts w:cs="Arial"/>
                <w:sz w:val="22"/>
              </w:rPr>
            </w:pPr>
          </w:p>
        </w:tc>
      </w:tr>
      <w:tr w:rsidR="000417EE" w:rsidRPr="00CD12FF" w14:paraId="7036524E" w14:textId="77777777">
        <w:trPr>
          <w:trHeight w:val="921"/>
        </w:trPr>
        <w:tc>
          <w:tcPr>
            <w:tcW w:w="3195" w:type="dxa"/>
          </w:tcPr>
          <w:p w14:paraId="44347C31" w14:textId="77777777" w:rsidR="004F6D27" w:rsidRPr="00CD12FF" w:rsidRDefault="004F6D27">
            <w:pPr>
              <w:rPr>
                <w:rFonts w:cs="Arial"/>
                <w:sz w:val="22"/>
              </w:rPr>
            </w:pPr>
          </w:p>
        </w:tc>
        <w:tc>
          <w:tcPr>
            <w:tcW w:w="3439" w:type="dxa"/>
          </w:tcPr>
          <w:p w14:paraId="2C8D3446" w14:textId="77777777" w:rsidR="004F6D27" w:rsidRPr="00CD12FF" w:rsidRDefault="004F6D27">
            <w:pPr>
              <w:rPr>
                <w:rFonts w:cs="Arial"/>
                <w:sz w:val="22"/>
              </w:rPr>
            </w:pPr>
          </w:p>
        </w:tc>
        <w:tc>
          <w:tcPr>
            <w:tcW w:w="3827" w:type="dxa"/>
          </w:tcPr>
          <w:p w14:paraId="401B3E6B" w14:textId="77777777" w:rsidR="004F6D27" w:rsidRPr="00CD12FF" w:rsidRDefault="004F6D27">
            <w:pPr>
              <w:rPr>
                <w:rFonts w:cs="Arial"/>
                <w:sz w:val="22"/>
              </w:rPr>
            </w:pPr>
          </w:p>
        </w:tc>
      </w:tr>
    </w:tbl>
    <w:p w14:paraId="6F006674" w14:textId="77777777" w:rsidR="004F6D27" w:rsidRPr="00CD12FF" w:rsidRDefault="004F6D27" w:rsidP="004F6D27">
      <w:pPr>
        <w:rPr>
          <w:rFonts w:cs="Arial"/>
          <w:sz w:val="22"/>
        </w:rPr>
      </w:pPr>
    </w:p>
    <w:p w14:paraId="7D677489" w14:textId="77777777" w:rsidR="004F6D27" w:rsidRPr="00CD12FF" w:rsidRDefault="004F6D27" w:rsidP="004F6D27">
      <w:pPr>
        <w:rPr>
          <w:rFonts w:cs="Arial"/>
          <w:b/>
          <w:sz w:val="22"/>
        </w:rPr>
      </w:pPr>
    </w:p>
    <w:p w14:paraId="04EEAA7A" w14:textId="77777777" w:rsidR="004F6D27" w:rsidRPr="00CD12FF" w:rsidRDefault="004F6D27" w:rsidP="004F6D27">
      <w:pPr>
        <w:rPr>
          <w:rFonts w:cs="Arial"/>
          <w:bCs/>
          <w:sz w:val="22"/>
        </w:rPr>
      </w:pPr>
      <w:r w:rsidRPr="00CD12FF">
        <w:rPr>
          <w:rFonts w:cs="Arial"/>
          <w:bCs/>
          <w:sz w:val="22"/>
        </w:rPr>
        <w:t>Ponudnik mora za vsakega prijavljenega delavca, ki ga je v skladu z določbami ZIPZ-2 dolžan poklicno zavarovati,</w:t>
      </w:r>
      <w:r w:rsidRPr="00CD12FF">
        <w:rPr>
          <w:rFonts w:cs="Arial"/>
          <w:b/>
          <w:sz w:val="22"/>
        </w:rPr>
        <w:t xml:space="preserve"> </w:t>
      </w:r>
      <w:r w:rsidRPr="00CD12FF">
        <w:rPr>
          <w:rFonts w:cs="Arial"/>
          <w:bCs/>
          <w:sz w:val="22"/>
        </w:rPr>
        <w:t>predložiti potrdilo o vključenosti zaposlenega v poklicno zavarovanje in o plačevanju prispevkov za poklicno zavarovanje oziroma pojasniti, zakaj vključitev zaposlenega v poklicno zavarovanje ni potrebno. Ponudnik je dolžan dokazila iz prejšnjega stavka predložiti tudi v primeru, če kadrovsko sposobnost dokazuje s podizvajalci.</w:t>
      </w:r>
    </w:p>
    <w:p w14:paraId="530EC3CA" w14:textId="77777777" w:rsidR="004F6D27" w:rsidRPr="00CD12FF" w:rsidRDefault="004F6D27" w:rsidP="004F6D27">
      <w:pPr>
        <w:rPr>
          <w:rFonts w:cs="Arial"/>
          <w:sz w:val="22"/>
          <w:u w:val="single"/>
        </w:rPr>
      </w:pPr>
    </w:p>
    <w:p w14:paraId="787A026F" w14:textId="77777777" w:rsidR="004F6D27" w:rsidRPr="00CD12FF" w:rsidRDefault="004F6D27" w:rsidP="004F6D27">
      <w:pPr>
        <w:rPr>
          <w:rFonts w:cs="Arial"/>
          <w:sz w:val="22"/>
        </w:rPr>
      </w:pPr>
      <w:r>
        <w:rPr>
          <w:rFonts w:cs="Arial"/>
          <w:sz w:val="22"/>
        </w:rPr>
        <w:t>Kandidat bo tekom veljavnosti krovne pogodbe lahko</w:t>
      </w:r>
      <w:r w:rsidRPr="00CD12FF">
        <w:rPr>
          <w:rFonts w:cs="Arial"/>
          <w:sz w:val="22"/>
        </w:rPr>
        <w:t xml:space="preserve"> prijavil nov kader ter novo sredstvo za spravilo lesa, ki ustreza pogojem tega javnega naročila.</w:t>
      </w:r>
    </w:p>
    <w:p w14:paraId="7BBC454C" w14:textId="77777777" w:rsidR="004F6D27" w:rsidRPr="00CD12FF" w:rsidRDefault="004F6D27" w:rsidP="004F6D27">
      <w:pPr>
        <w:rPr>
          <w:rFonts w:cs="Arial"/>
          <w:bCs/>
          <w:sz w:val="22"/>
        </w:rPr>
      </w:pPr>
    </w:p>
    <w:p w14:paraId="00BB60E3" w14:textId="77777777" w:rsidR="004F6D27" w:rsidRPr="00CD12FF" w:rsidRDefault="004F6D27" w:rsidP="004F6D27">
      <w:pPr>
        <w:rPr>
          <w:rFonts w:cs="Arial"/>
          <w:sz w:val="22"/>
        </w:rPr>
      </w:pPr>
    </w:p>
    <w:p w14:paraId="2F8083B6" w14:textId="77777777" w:rsidR="004F6D27" w:rsidRPr="006426F0" w:rsidRDefault="004F6D27" w:rsidP="004F6D27">
      <w:pPr>
        <w:rPr>
          <w:rFonts w:cs="Arial"/>
          <w:b/>
          <w:bCs/>
          <w:sz w:val="22"/>
        </w:rPr>
      </w:pPr>
      <w:r w:rsidRPr="006426F0">
        <w:rPr>
          <w:rFonts w:cs="Arial"/>
          <w:b/>
          <w:bCs/>
          <w:sz w:val="22"/>
        </w:rPr>
        <w:t>Obvezne priloge:</w:t>
      </w:r>
    </w:p>
    <w:p w14:paraId="7049AD24" w14:textId="77777777" w:rsidR="004F6D27" w:rsidRDefault="004F6D27" w:rsidP="00F422CF">
      <w:pPr>
        <w:pStyle w:val="Odstavekseznama"/>
        <w:numPr>
          <w:ilvl w:val="0"/>
          <w:numId w:val="17"/>
        </w:numPr>
        <w:rPr>
          <w:rFonts w:cs="Arial"/>
          <w:sz w:val="22"/>
        </w:rPr>
      </w:pPr>
      <w:r>
        <w:rPr>
          <w:rFonts w:cs="Arial"/>
          <w:sz w:val="22"/>
        </w:rPr>
        <w:t>Kopija NPK certifikata ali dokazila o izobrazbi gozdarske smeri,</w:t>
      </w:r>
    </w:p>
    <w:p w14:paraId="5584231E" w14:textId="77777777" w:rsidR="004F6D27" w:rsidRDefault="004F6D27" w:rsidP="00F422CF">
      <w:pPr>
        <w:pStyle w:val="Odstavekseznama"/>
        <w:numPr>
          <w:ilvl w:val="0"/>
          <w:numId w:val="17"/>
        </w:numPr>
        <w:rPr>
          <w:rFonts w:cs="Arial"/>
          <w:sz w:val="22"/>
        </w:rPr>
      </w:pPr>
      <w:r>
        <w:rPr>
          <w:rFonts w:cs="Arial"/>
          <w:sz w:val="22"/>
        </w:rPr>
        <w:t>Kopija obrazca M1 ali pogodbe o zaposlitvi za vsak nominiran kader, razen za fizične osebe, ki nastopajo kot ponudnik ali podizvajalec in</w:t>
      </w:r>
    </w:p>
    <w:p w14:paraId="494420D2" w14:textId="77777777" w:rsidR="004F6D27" w:rsidRDefault="004F6D27" w:rsidP="00F422CF">
      <w:pPr>
        <w:pStyle w:val="Odstavekseznama"/>
        <w:numPr>
          <w:ilvl w:val="0"/>
          <w:numId w:val="17"/>
        </w:numPr>
        <w:rPr>
          <w:rFonts w:cs="Arial"/>
          <w:sz w:val="22"/>
        </w:rPr>
      </w:pPr>
      <w:r w:rsidRPr="006426F0">
        <w:rPr>
          <w:rFonts w:cs="Arial"/>
          <w:sz w:val="22"/>
        </w:rPr>
        <w:t>V kolikor ponudnik ni naveden v seznamu izvajalcev del v gozdovih, ki so ob inšpekcijskem pregledu ustrezali predpisanim pogojem v evidenci RS, MKGP Inšpektorata RS za kmetijstvo, gozdarstvo, lovstvo in ribištvo http://www.ikglr.gov.si/si/delovna_podrocja/izvajanje_del_v_gozdovih, mora ponudnik predložiti potrdilo, ki ga izda RS, Ministrstvo za kmetijstvo, gozdarstvo in prehrano, Inšpektorat RS za kmetijstvo, gozdarstvo, lovstvo in ribištvo, Gozdarska inšpekcija, o tem, da ponudnik na dan oprave inšpekcijskega pregleda izpolnjuje pogoje veljavnega Pravilnika o minimalnih pogojih, ki jih morajo izpolnjevati izvajalci del v gozdovih in sicer za izvajanje sečnje in spravila. Navedeno v primeru oddaje ponudbe s partnerji, drugimi pogodbenimi partnerji in/ali podizvajalci, velja tudi zanje.</w:t>
      </w:r>
    </w:p>
    <w:p w14:paraId="55ABF9D8" w14:textId="77777777" w:rsidR="004F6D27" w:rsidRPr="006426F0" w:rsidRDefault="004F6D27" w:rsidP="004F6D27">
      <w:pPr>
        <w:pStyle w:val="Odstavekseznama"/>
        <w:rPr>
          <w:rFonts w:cs="Arial"/>
          <w:sz w:val="22"/>
        </w:rPr>
      </w:pPr>
    </w:p>
    <w:tbl>
      <w:tblPr>
        <w:tblW w:w="0" w:type="auto"/>
        <w:tblLayout w:type="fixed"/>
        <w:tblLook w:val="04A0" w:firstRow="1" w:lastRow="0" w:firstColumn="1" w:lastColumn="0" w:noHBand="0" w:noVBand="1"/>
      </w:tblPr>
      <w:tblGrid>
        <w:gridCol w:w="3348"/>
        <w:gridCol w:w="1818"/>
        <w:gridCol w:w="4581"/>
      </w:tblGrid>
      <w:tr w:rsidR="004F6D27" w:rsidRPr="00CD12FF" w14:paraId="5AD6CD60" w14:textId="77777777">
        <w:trPr>
          <w:trHeight w:val="241"/>
        </w:trPr>
        <w:tc>
          <w:tcPr>
            <w:tcW w:w="3348" w:type="dxa"/>
          </w:tcPr>
          <w:p w14:paraId="419CC057" w14:textId="77777777" w:rsidR="004F6D27" w:rsidRPr="00CD12FF" w:rsidRDefault="004F6D27">
            <w:pPr>
              <w:rPr>
                <w:rFonts w:cs="Arial"/>
                <w:sz w:val="22"/>
              </w:rPr>
            </w:pPr>
          </w:p>
          <w:p w14:paraId="358BA086" w14:textId="77777777" w:rsidR="004F6D27" w:rsidRPr="00CD12FF" w:rsidRDefault="004F6D27">
            <w:pPr>
              <w:rPr>
                <w:rFonts w:cs="Arial"/>
                <w:sz w:val="22"/>
              </w:rPr>
            </w:pPr>
          </w:p>
          <w:p w14:paraId="489A0321" w14:textId="77777777" w:rsidR="004F6D27" w:rsidRPr="00CD12FF" w:rsidRDefault="004F6D27">
            <w:pPr>
              <w:rPr>
                <w:rFonts w:cs="Arial"/>
                <w:sz w:val="22"/>
              </w:rPr>
            </w:pPr>
            <w:r w:rsidRPr="00CD12FF">
              <w:rPr>
                <w:rFonts w:cs="Arial"/>
                <w:sz w:val="22"/>
              </w:rPr>
              <w:t xml:space="preserve">Kraj: </w:t>
            </w:r>
            <w:r w:rsidRPr="00CD12FF">
              <w:rPr>
                <w:rFonts w:cs="Arial"/>
                <w:sz w:val="22"/>
              </w:rPr>
              <w:fldChar w:fldCharType="begin">
                <w:ffData>
                  <w:name w:val="Besedilo43"/>
                  <w:enabled/>
                  <w:calcOnExit w:val="0"/>
                  <w:textInput/>
                </w:ffData>
              </w:fldChar>
            </w:r>
            <w:r w:rsidRPr="00CD12FF">
              <w:rPr>
                <w:rFonts w:cs="Arial"/>
                <w:sz w:val="22"/>
              </w:rPr>
              <w:instrText xml:space="preserve"> FORMTEXT </w:instrText>
            </w:r>
            <w:r w:rsidRPr="00CD12FF">
              <w:rPr>
                <w:rFonts w:cs="Arial"/>
                <w:sz w:val="22"/>
              </w:rPr>
            </w:r>
            <w:r w:rsidRPr="00CD12FF">
              <w:rPr>
                <w:rFonts w:cs="Arial"/>
                <w:sz w:val="22"/>
              </w:rPr>
              <w:fldChar w:fldCharType="separate"/>
            </w:r>
            <w:r w:rsidRPr="00CD12FF">
              <w:rPr>
                <w:rFonts w:cs="Arial"/>
                <w:noProof/>
                <w:sz w:val="22"/>
              </w:rPr>
              <w:t> </w:t>
            </w:r>
            <w:r w:rsidRPr="00CD12FF">
              <w:rPr>
                <w:rFonts w:cs="Arial"/>
                <w:noProof/>
                <w:sz w:val="22"/>
              </w:rPr>
              <w:t> </w:t>
            </w:r>
            <w:r w:rsidRPr="00CD12FF">
              <w:rPr>
                <w:rFonts w:cs="Arial"/>
                <w:noProof/>
                <w:sz w:val="22"/>
              </w:rPr>
              <w:t> </w:t>
            </w:r>
            <w:r w:rsidRPr="00CD12FF">
              <w:rPr>
                <w:rFonts w:cs="Arial"/>
                <w:noProof/>
                <w:sz w:val="22"/>
              </w:rPr>
              <w:t> </w:t>
            </w:r>
            <w:r w:rsidRPr="00CD12FF">
              <w:rPr>
                <w:rFonts w:cs="Arial"/>
                <w:noProof/>
                <w:sz w:val="22"/>
              </w:rPr>
              <w:t> </w:t>
            </w:r>
            <w:r w:rsidRPr="00CD12FF">
              <w:rPr>
                <w:rFonts w:cs="Arial"/>
                <w:sz w:val="22"/>
              </w:rPr>
              <w:fldChar w:fldCharType="end"/>
            </w:r>
          </w:p>
        </w:tc>
        <w:tc>
          <w:tcPr>
            <w:tcW w:w="1818" w:type="dxa"/>
          </w:tcPr>
          <w:p w14:paraId="5776E9A5" w14:textId="77777777" w:rsidR="004F6D27" w:rsidRPr="00CD12FF" w:rsidRDefault="004F6D27">
            <w:pPr>
              <w:tabs>
                <w:tab w:val="center" w:pos="7020"/>
              </w:tabs>
              <w:rPr>
                <w:rFonts w:cs="Arial"/>
                <w:sz w:val="22"/>
              </w:rPr>
            </w:pPr>
          </w:p>
        </w:tc>
        <w:tc>
          <w:tcPr>
            <w:tcW w:w="4581" w:type="dxa"/>
            <w:hideMark/>
          </w:tcPr>
          <w:p w14:paraId="07EE44EC" w14:textId="77777777" w:rsidR="004F6D27" w:rsidRPr="00CD12FF" w:rsidRDefault="004F6D27">
            <w:pPr>
              <w:tabs>
                <w:tab w:val="center" w:pos="7020"/>
              </w:tabs>
              <w:rPr>
                <w:rFonts w:cs="Arial"/>
                <w:sz w:val="22"/>
              </w:rPr>
            </w:pPr>
            <w:r w:rsidRPr="00CD12FF">
              <w:rPr>
                <w:rFonts w:cs="Arial"/>
                <w:sz w:val="22"/>
              </w:rPr>
              <w:t xml:space="preserve">      Podpisnik: </w:t>
            </w:r>
            <w:r w:rsidRPr="00CD12FF">
              <w:rPr>
                <w:rFonts w:cs="Arial"/>
                <w:sz w:val="22"/>
              </w:rPr>
              <w:fldChar w:fldCharType="begin">
                <w:ffData>
                  <w:name w:val="Besedilo42"/>
                  <w:enabled/>
                  <w:calcOnExit w:val="0"/>
                  <w:textInput/>
                </w:ffData>
              </w:fldChar>
            </w:r>
            <w:r w:rsidRPr="00CD12FF">
              <w:rPr>
                <w:rFonts w:cs="Arial"/>
                <w:sz w:val="22"/>
              </w:rPr>
              <w:instrText xml:space="preserve"> FORMTEXT </w:instrText>
            </w:r>
            <w:r w:rsidRPr="00CD12FF">
              <w:rPr>
                <w:rFonts w:cs="Arial"/>
                <w:sz w:val="22"/>
              </w:rPr>
            </w:r>
            <w:r w:rsidRPr="00CD12FF">
              <w:rPr>
                <w:rFonts w:cs="Arial"/>
                <w:sz w:val="22"/>
              </w:rPr>
              <w:fldChar w:fldCharType="separate"/>
            </w:r>
            <w:r w:rsidRPr="00CD12FF">
              <w:rPr>
                <w:rFonts w:cs="Arial"/>
                <w:noProof/>
                <w:sz w:val="22"/>
              </w:rPr>
              <w:t> </w:t>
            </w:r>
            <w:r w:rsidRPr="00CD12FF">
              <w:rPr>
                <w:rFonts w:cs="Arial"/>
                <w:noProof/>
                <w:sz w:val="22"/>
              </w:rPr>
              <w:t> </w:t>
            </w:r>
            <w:r w:rsidRPr="00CD12FF">
              <w:rPr>
                <w:rFonts w:cs="Arial"/>
                <w:noProof/>
                <w:sz w:val="22"/>
              </w:rPr>
              <w:t> </w:t>
            </w:r>
            <w:r w:rsidRPr="00CD12FF">
              <w:rPr>
                <w:rFonts w:cs="Arial"/>
                <w:noProof/>
                <w:sz w:val="22"/>
              </w:rPr>
              <w:t> </w:t>
            </w:r>
            <w:r w:rsidRPr="00CD12FF">
              <w:rPr>
                <w:rFonts w:cs="Arial"/>
                <w:noProof/>
                <w:sz w:val="22"/>
              </w:rPr>
              <w:t> </w:t>
            </w:r>
            <w:r w:rsidRPr="00CD12FF">
              <w:rPr>
                <w:rFonts w:cs="Arial"/>
                <w:sz w:val="22"/>
              </w:rPr>
              <w:fldChar w:fldCharType="end"/>
            </w:r>
          </w:p>
        </w:tc>
      </w:tr>
      <w:tr w:rsidR="004F6D27" w:rsidRPr="00CD12FF" w14:paraId="1FCF8095" w14:textId="77777777">
        <w:trPr>
          <w:trHeight w:val="483"/>
        </w:trPr>
        <w:tc>
          <w:tcPr>
            <w:tcW w:w="3348" w:type="dxa"/>
            <w:hideMark/>
          </w:tcPr>
          <w:p w14:paraId="7D91CC30" w14:textId="77777777" w:rsidR="004F6D27" w:rsidRPr="00CD12FF" w:rsidRDefault="004F6D27">
            <w:pPr>
              <w:rPr>
                <w:rFonts w:cs="Arial"/>
                <w:sz w:val="22"/>
              </w:rPr>
            </w:pPr>
            <w:r w:rsidRPr="00CD12FF">
              <w:rPr>
                <w:rFonts w:cs="Arial"/>
                <w:sz w:val="22"/>
              </w:rPr>
              <w:t>Datum</w:t>
            </w:r>
            <w:r w:rsidRPr="00CD12FF">
              <w:rPr>
                <w:rFonts w:cs="Arial"/>
                <w:sz w:val="22"/>
              </w:rPr>
              <w:fldChar w:fldCharType="begin">
                <w:ffData>
                  <w:name w:val="Besedilo22"/>
                  <w:enabled/>
                  <w:calcOnExit w:val="0"/>
                  <w:textInput/>
                </w:ffData>
              </w:fldChar>
            </w:r>
            <w:r w:rsidRPr="00CD12FF">
              <w:rPr>
                <w:rFonts w:cs="Arial"/>
                <w:sz w:val="22"/>
              </w:rPr>
              <w:instrText xml:space="preserve"> FORMTEXT </w:instrText>
            </w:r>
            <w:r w:rsidRPr="00CD12FF">
              <w:rPr>
                <w:rFonts w:cs="Arial"/>
                <w:sz w:val="22"/>
              </w:rPr>
            </w:r>
            <w:r w:rsidRPr="00CD12FF">
              <w:rPr>
                <w:rFonts w:cs="Arial"/>
                <w:sz w:val="22"/>
              </w:rPr>
              <w:fldChar w:fldCharType="separate"/>
            </w:r>
            <w:r w:rsidRPr="00CD12FF">
              <w:rPr>
                <w:rFonts w:cs="Arial"/>
                <w:sz w:val="22"/>
              </w:rPr>
              <w:fldChar w:fldCharType="end"/>
            </w:r>
            <w:r w:rsidRPr="00CD12FF">
              <w:rPr>
                <w:rFonts w:cs="Arial"/>
                <w:sz w:val="22"/>
              </w:rPr>
              <w:t xml:space="preserve">: </w:t>
            </w:r>
            <w:r w:rsidRPr="00CD12FF">
              <w:rPr>
                <w:rFonts w:cs="Arial"/>
                <w:sz w:val="22"/>
              </w:rPr>
              <w:fldChar w:fldCharType="begin">
                <w:ffData>
                  <w:name w:val="Besedilo39"/>
                  <w:enabled/>
                  <w:calcOnExit w:val="0"/>
                  <w:textInput/>
                </w:ffData>
              </w:fldChar>
            </w:r>
            <w:r w:rsidRPr="00CD12FF">
              <w:rPr>
                <w:rFonts w:cs="Arial"/>
                <w:sz w:val="22"/>
              </w:rPr>
              <w:instrText xml:space="preserve"> FORMTEXT </w:instrText>
            </w:r>
            <w:r w:rsidRPr="00CD12FF">
              <w:rPr>
                <w:rFonts w:cs="Arial"/>
                <w:sz w:val="22"/>
              </w:rPr>
            </w:r>
            <w:r w:rsidRPr="00CD12FF">
              <w:rPr>
                <w:rFonts w:cs="Arial"/>
                <w:sz w:val="22"/>
              </w:rPr>
              <w:fldChar w:fldCharType="separate"/>
            </w:r>
            <w:r w:rsidRPr="00CD12FF">
              <w:rPr>
                <w:rFonts w:cs="Arial"/>
                <w:noProof/>
                <w:sz w:val="22"/>
              </w:rPr>
              <w:t> </w:t>
            </w:r>
            <w:r w:rsidRPr="00CD12FF">
              <w:rPr>
                <w:rFonts w:cs="Arial"/>
                <w:noProof/>
                <w:sz w:val="22"/>
              </w:rPr>
              <w:t> </w:t>
            </w:r>
            <w:r w:rsidRPr="00CD12FF">
              <w:rPr>
                <w:rFonts w:cs="Arial"/>
                <w:noProof/>
                <w:sz w:val="22"/>
              </w:rPr>
              <w:t> </w:t>
            </w:r>
            <w:r w:rsidRPr="00CD12FF">
              <w:rPr>
                <w:rFonts w:cs="Arial"/>
                <w:noProof/>
                <w:sz w:val="22"/>
              </w:rPr>
              <w:t> </w:t>
            </w:r>
            <w:r w:rsidRPr="00CD12FF">
              <w:rPr>
                <w:rFonts w:cs="Arial"/>
                <w:noProof/>
                <w:sz w:val="22"/>
              </w:rPr>
              <w:t> </w:t>
            </w:r>
            <w:r w:rsidRPr="00CD12FF">
              <w:rPr>
                <w:rFonts w:cs="Arial"/>
                <w:sz w:val="22"/>
              </w:rPr>
              <w:fldChar w:fldCharType="end"/>
            </w:r>
            <w:r w:rsidRPr="00CD12FF">
              <w:rPr>
                <w:rFonts w:cs="Arial"/>
                <w:sz w:val="22"/>
              </w:rPr>
              <w:t xml:space="preserve"> </w:t>
            </w:r>
          </w:p>
        </w:tc>
        <w:tc>
          <w:tcPr>
            <w:tcW w:w="1818" w:type="dxa"/>
            <w:hideMark/>
          </w:tcPr>
          <w:p w14:paraId="5D53585A" w14:textId="77777777" w:rsidR="004F6D27" w:rsidRPr="00CD12FF" w:rsidRDefault="004F6D27">
            <w:pPr>
              <w:rPr>
                <w:rFonts w:cs="Arial"/>
                <w:sz w:val="22"/>
              </w:rPr>
            </w:pPr>
            <w:r w:rsidRPr="00CD12FF">
              <w:rPr>
                <w:rFonts w:cs="Arial"/>
                <w:sz w:val="22"/>
              </w:rPr>
              <w:t>Žig</w:t>
            </w:r>
          </w:p>
        </w:tc>
        <w:tc>
          <w:tcPr>
            <w:tcW w:w="4581" w:type="dxa"/>
            <w:hideMark/>
          </w:tcPr>
          <w:p w14:paraId="61716BE8" w14:textId="77777777" w:rsidR="004F6D27" w:rsidRPr="00CD12FF" w:rsidRDefault="004F6D27">
            <w:pPr>
              <w:rPr>
                <w:rFonts w:cs="Arial"/>
                <w:sz w:val="22"/>
              </w:rPr>
            </w:pPr>
            <w:r w:rsidRPr="00CD12FF">
              <w:rPr>
                <w:rFonts w:cs="Arial"/>
                <w:sz w:val="22"/>
              </w:rPr>
              <w:t>________________________</w:t>
            </w:r>
          </w:p>
          <w:p w14:paraId="57457CBF" w14:textId="77777777" w:rsidR="004F6D27" w:rsidRPr="00CD12FF" w:rsidRDefault="004F6D27">
            <w:pPr>
              <w:rPr>
                <w:rFonts w:cs="Arial"/>
                <w:sz w:val="22"/>
              </w:rPr>
            </w:pPr>
            <w:r w:rsidRPr="00CD12FF">
              <w:rPr>
                <w:rFonts w:cs="Arial"/>
                <w:sz w:val="22"/>
              </w:rPr>
              <w:t>podpis</w:t>
            </w:r>
          </w:p>
        </w:tc>
      </w:tr>
    </w:tbl>
    <w:p w14:paraId="76849BC2" w14:textId="77777777" w:rsidR="004F6D27" w:rsidRPr="00CD12FF" w:rsidRDefault="004F6D27" w:rsidP="004F6D27">
      <w:pPr>
        <w:rPr>
          <w:rFonts w:cs="Arial"/>
          <w:sz w:val="22"/>
        </w:rPr>
      </w:pPr>
    </w:p>
    <w:p w14:paraId="58585431" w14:textId="77777777" w:rsidR="004F6D27" w:rsidRPr="00CD12FF" w:rsidRDefault="004F6D27" w:rsidP="004F6D27">
      <w:pPr>
        <w:rPr>
          <w:rFonts w:cs="Arial"/>
          <w:sz w:val="22"/>
        </w:rPr>
      </w:pPr>
    </w:p>
    <w:p w14:paraId="4FA2B93C" w14:textId="77777777" w:rsidR="004F6D27" w:rsidRPr="00CD12FF" w:rsidRDefault="004F6D27" w:rsidP="004F6D27">
      <w:pPr>
        <w:rPr>
          <w:rFonts w:cs="Arial"/>
          <w:sz w:val="22"/>
        </w:rPr>
      </w:pPr>
    </w:p>
    <w:p w14:paraId="30A9200B" w14:textId="77777777" w:rsidR="004F6D27" w:rsidRPr="00CD12FF" w:rsidRDefault="004F6D27" w:rsidP="004F6D27">
      <w:pPr>
        <w:rPr>
          <w:rFonts w:cs="Arial"/>
          <w:sz w:val="22"/>
        </w:rPr>
      </w:pPr>
    </w:p>
    <w:p w14:paraId="633F1964" w14:textId="77777777" w:rsidR="004F6D27" w:rsidRDefault="004F6D27" w:rsidP="004F6D27"/>
    <w:p w14:paraId="06BDF18A" w14:textId="77777777" w:rsidR="004F6D27" w:rsidRDefault="004F6D27" w:rsidP="004F6D27"/>
    <w:p w14:paraId="3FE7F74D" w14:textId="77777777" w:rsidR="004F6D27" w:rsidRDefault="004F6D27" w:rsidP="004F6D27"/>
    <w:p w14:paraId="3015F743" w14:textId="77777777" w:rsidR="006426F0" w:rsidRDefault="006426F0" w:rsidP="006426F0"/>
    <w:p w14:paraId="37C9EB1D" w14:textId="77777777" w:rsidR="004F6D27" w:rsidRDefault="004F6D27" w:rsidP="006426F0"/>
    <w:p w14:paraId="126252CC" w14:textId="77777777" w:rsidR="003C00B3" w:rsidRDefault="003C00B3" w:rsidP="006426F0"/>
    <w:p w14:paraId="75142578" w14:textId="77777777" w:rsidR="006426F0" w:rsidRDefault="006426F0" w:rsidP="006426F0"/>
    <w:p w14:paraId="5F437D7E" w14:textId="77777777" w:rsidR="006426F0" w:rsidRDefault="006426F0" w:rsidP="006426F0"/>
    <w:p w14:paraId="44440FD6" w14:textId="77777777" w:rsidR="006426F0" w:rsidRDefault="006426F0" w:rsidP="006426F0"/>
    <w:p w14:paraId="459C0FC4" w14:textId="77777777" w:rsidR="006426F0" w:rsidRDefault="006426F0" w:rsidP="006426F0"/>
    <w:p w14:paraId="01256F44" w14:textId="77777777" w:rsidR="006426F0" w:rsidRDefault="006426F0" w:rsidP="006426F0"/>
    <w:p w14:paraId="7E03D539" w14:textId="3B779C45" w:rsidR="6A702C4A" w:rsidRDefault="6A702C4A"/>
    <w:p w14:paraId="70FE2027" w14:textId="77777777" w:rsidR="00CB3AFD" w:rsidRDefault="00CB3AFD"/>
    <w:p w14:paraId="6EFA4AFC" w14:textId="77777777" w:rsidR="00CB3AFD" w:rsidRDefault="00CB3AFD"/>
    <w:p w14:paraId="2785F6EF" w14:textId="77777777" w:rsidR="00CB3AFD" w:rsidRDefault="00CB3AFD"/>
    <w:p w14:paraId="488310C3" w14:textId="77777777" w:rsidR="00CB3AFD" w:rsidRDefault="00CB3AFD"/>
    <w:p w14:paraId="59C0C30B" w14:textId="77777777" w:rsidR="00CB3AFD" w:rsidRDefault="00CB3AFD"/>
    <w:p w14:paraId="7F88E582" w14:textId="5FBA1360" w:rsidR="004F6D27" w:rsidRPr="004F6D27" w:rsidRDefault="004F6D27" w:rsidP="004F6D27">
      <w:pPr>
        <w:pStyle w:val="Naslov3"/>
        <w:numPr>
          <w:ilvl w:val="0"/>
          <w:numId w:val="0"/>
        </w:numPr>
        <w:jc w:val="center"/>
        <w:rPr>
          <w:rFonts w:eastAsia="Calibri" w:cs="Arial"/>
          <w:bCs w:val="0"/>
          <w:i w:val="0"/>
          <w:sz w:val="22"/>
          <w:szCs w:val="22"/>
        </w:rPr>
      </w:pPr>
      <w:bookmarkStart w:id="2" w:name="_Toc199957224"/>
      <w:r w:rsidRPr="004F6D27">
        <w:rPr>
          <w:rFonts w:eastAsia="Calibri" w:cs="Arial"/>
          <w:bCs w:val="0"/>
          <w:i w:val="0"/>
          <w:sz w:val="22"/>
          <w:szCs w:val="22"/>
        </w:rPr>
        <w:t xml:space="preserve">IZVRŠNICA </w:t>
      </w:r>
      <w:r w:rsidR="00333316">
        <w:rPr>
          <w:rFonts w:eastAsia="Calibri" w:cs="Arial"/>
          <w:bCs w:val="0"/>
          <w:i w:val="0"/>
          <w:sz w:val="22"/>
          <w:szCs w:val="22"/>
        </w:rPr>
        <w:t xml:space="preserve">1 </w:t>
      </w:r>
      <w:r w:rsidRPr="004F6D27">
        <w:rPr>
          <w:rFonts w:eastAsia="Calibri" w:cs="Arial"/>
          <w:bCs w:val="0"/>
          <w:i w:val="0"/>
          <w:sz w:val="22"/>
          <w:szCs w:val="22"/>
        </w:rPr>
        <w:t>- ZAVAROVANJE ZA RESNOST PONUDBE</w:t>
      </w:r>
      <w:bookmarkEnd w:id="2"/>
    </w:p>
    <w:p w14:paraId="72D3680C" w14:textId="77777777" w:rsidR="004F6D27" w:rsidRDefault="004F6D27" w:rsidP="00F053AA"/>
    <w:p w14:paraId="183F5145" w14:textId="77777777" w:rsidR="004F6D27" w:rsidRDefault="004F6D27" w:rsidP="00F053AA"/>
    <w:p w14:paraId="63544334" w14:textId="77777777" w:rsidR="004F6D27" w:rsidRDefault="004F6D27" w:rsidP="004F6D27">
      <w:pPr>
        <w:rPr>
          <w:rFonts w:cs="Arial"/>
          <w:b/>
          <w:bCs/>
          <w:sz w:val="22"/>
          <w:lang w:eastAsia="sl-SI"/>
        </w:rPr>
      </w:pPr>
      <w:r>
        <w:rPr>
          <w:rFonts w:cs="Arial"/>
          <w:b/>
          <w:bCs/>
          <w:sz w:val="22"/>
        </w:rPr>
        <w:t>DOLŽNIK:</w:t>
      </w:r>
    </w:p>
    <w:p w14:paraId="32A30B04" w14:textId="77777777" w:rsidR="004F6D27" w:rsidRDefault="004F6D27" w:rsidP="004F6D27">
      <w:pPr>
        <w:rPr>
          <w:rFonts w:cs="Arial"/>
          <w:sz w:val="22"/>
        </w:rPr>
      </w:pPr>
    </w:p>
    <w:p w14:paraId="33EA6C39" w14:textId="77777777" w:rsidR="004F6D27" w:rsidRDefault="004F6D27" w:rsidP="004F6D27">
      <w:pPr>
        <w:rPr>
          <w:rFonts w:cs="Arial"/>
          <w:sz w:val="22"/>
        </w:rPr>
      </w:pPr>
      <w:r>
        <w:rPr>
          <w:rFonts w:cs="Arial"/>
          <w:sz w:val="22"/>
        </w:rPr>
        <w:t xml:space="preserve">Ime ali firma: </w:t>
      </w:r>
      <w:r>
        <w:rPr>
          <w:rFonts w:cs="Arial"/>
          <w:sz w:val="22"/>
        </w:rPr>
        <w:fldChar w:fldCharType="begin">
          <w:ffData>
            <w:name w:val="Besedilo42"/>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p>
    <w:p w14:paraId="4346A365" w14:textId="77777777" w:rsidR="004F6D27" w:rsidRDefault="004F6D27" w:rsidP="004F6D27">
      <w:pPr>
        <w:rPr>
          <w:rFonts w:cs="Arial"/>
          <w:sz w:val="22"/>
        </w:rPr>
      </w:pPr>
      <w:r>
        <w:rPr>
          <w:rFonts w:cs="Arial"/>
          <w:sz w:val="22"/>
        </w:rPr>
        <w:t xml:space="preserve">Sedež ali poslovni naslov: </w:t>
      </w:r>
      <w:r>
        <w:rPr>
          <w:rFonts w:cs="Arial"/>
          <w:sz w:val="22"/>
        </w:rPr>
        <w:fldChar w:fldCharType="begin">
          <w:ffData>
            <w:name w:val="Besedilo42"/>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p>
    <w:p w14:paraId="07F7279F" w14:textId="77777777" w:rsidR="004F6D27" w:rsidRDefault="004F6D27" w:rsidP="004F6D27">
      <w:pPr>
        <w:rPr>
          <w:rFonts w:cs="Arial"/>
          <w:sz w:val="22"/>
        </w:rPr>
      </w:pPr>
      <w:r>
        <w:rPr>
          <w:rFonts w:cs="Arial"/>
          <w:sz w:val="22"/>
        </w:rPr>
        <w:t xml:space="preserve">Davčna številka: </w:t>
      </w:r>
      <w:r>
        <w:rPr>
          <w:rFonts w:cs="Arial"/>
          <w:sz w:val="22"/>
        </w:rPr>
        <w:fldChar w:fldCharType="begin">
          <w:ffData>
            <w:name w:val="Besedilo42"/>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p>
    <w:p w14:paraId="2FB7AEA4" w14:textId="77777777" w:rsidR="004F6D27" w:rsidRDefault="004F6D27" w:rsidP="004F6D27">
      <w:pPr>
        <w:rPr>
          <w:rFonts w:cs="Arial"/>
          <w:sz w:val="22"/>
        </w:rPr>
      </w:pPr>
    </w:p>
    <w:p w14:paraId="34B3A60A" w14:textId="77777777" w:rsidR="004F6D27" w:rsidRDefault="004F6D27" w:rsidP="004F6D27">
      <w:pPr>
        <w:rPr>
          <w:rFonts w:cs="Arial"/>
          <w:sz w:val="22"/>
        </w:rPr>
      </w:pPr>
    </w:p>
    <w:p w14:paraId="6AF5AD04" w14:textId="77777777" w:rsidR="004F6D27" w:rsidRDefault="004F6D27" w:rsidP="004F6D27">
      <w:pPr>
        <w:rPr>
          <w:rFonts w:cs="Arial"/>
          <w:sz w:val="22"/>
        </w:rPr>
      </w:pPr>
      <w:r>
        <w:rPr>
          <w:rFonts w:cs="Arial"/>
          <w:sz w:val="22"/>
        </w:rPr>
        <w:t>se zavezujem plačati</w:t>
      </w:r>
    </w:p>
    <w:p w14:paraId="6DFB550E" w14:textId="77777777" w:rsidR="004F6D27" w:rsidRDefault="004F6D27" w:rsidP="004F6D27">
      <w:pPr>
        <w:rPr>
          <w:rFonts w:cs="Arial"/>
          <w:sz w:val="22"/>
        </w:rPr>
      </w:pPr>
    </w:p>
    <w:p w14:paraId="5DFAFBC9" w14:textId="77777777" w:rsidR="004F6D27" w:rsidRDefault="004F6D27" w:rsidP="004F6D27">
      <w:pPr>
        <w:rPr>
          <w:rFonts w:cs="Arial"/>
          <w:b/>
          <w:bCs/>
          <w:sz w:val="22"/>
        </w:rPr>
      </w:pPr>
      <w:r>
        <w:rPr>
          <w:rFonts w:cs="Arial"/>
          <w:b/>
          <w:bCs/>
          <w:sz w:val="22"/>
        </w:rPr>
        <w:t>UPNIKU:</w:t>
      </w:r>
    </w:p>
    <w:p w14:paraId="009A380C" w14:textId="77777777" w:rsidR="004F6D27" w:rsidRDefault="004F6D27" w:rsidP="004F6D27">
      <w:pPr>
        <w:rPr>
          <w:rFonts w:cs="Arial"/>
          <w:sz w:val="22"/>
        </w:rPr>
      </w:pPr>
    </w:p>
    <w:p w14:paraId="3764D8A9" w14:textId="77777777" w:rsidR="004F6D27" w:rsidRDefault="004F6D27" w:rsidP="004F6D27">
      <w:pPr>
        <w:rPr>
          <w:rFonts w:cs="Arial"/>
          <w:sz w:val="22"/>
        </w:rPr>
      </w:pPr>
      <w:r>
        <w:rPr>
          <w:rFonts w:cs="Arial"/>
          <w:b/>
          <w:sz w:val="22"/>
        </w:rPr>
        <w:t xml:space="preserve">Slovenski državni gozdovi, </w:t>
      </w:r>
      <w:proofErr w:type="spellStart"/>
      <w:r>
        <w:rPr>
          <w:rFonts w:cs="Arial"/>
          <w:b/>
          <w:sz w:val="22"/>
        </w:rPr>
        <w:t>d.o.o</w:t>
      </w:r>
      <w:proofErr w:type="spellEnd"/>
      <w:r>
        <w:rPr>
          <w:rFonts w:cs="Arial"/>
          <w:b/>
          <w:sz w:val="22"/>
        </w:rPr>
        <w:t>.</w:t>
      </w:r>
      <w:r>
        <w:rPr>
          <w:rFonts w:cs="Arial"/>
          <w:sz w:val="22"/>
        </w:rPr>
        <w:t>,</w:t>
      </w:r>
    </w:p>
    <w:p w14:paraId="32D89CFE" w14:textId="77777777" w:rsidR="004F6D27" w:rsidRDefault="004F6D27" w:rsidP="004F6D27">
      <w:pPr>
        <w:rPr>
          <w:rFonts w:cs="Arial"/>
          <w:b/>
          <w:bCs/>
          <w:sz w:val="22"/>
        </w:rPr>
      </w:pPr>
      <w:r>
        <w:rPr>
          <w:rFonts w:cs="Arial"/>
          <w:b/>
          <w:bCs/>
          <w:sz w:val="22"/>
        </w:rPr>
        <w:t>Rožna ulica 39, 1330 Kočevje</w:t>
      </w:r>
    </w:p>
    <w:p w14:paraId="3B0B9A29" w14:textId="77777777" w:rsidR="004F6D27" w:rsidRDefault="004F6D27" w:rsidP="004F6D27">
      <w:pPr>
        <w:rPr>
          <w:rFonts w:cs="Arial"/>
          <w:b/>
          <w:bCs/>
          <w:sz w:val="22"/>
        </w:rPr>
      </w:pPr>
      <w:r>
        <w:rPr>
          <w:rFonts w:cs="Arial"/>
          <w:b/>
          <w:bCs/>
          <w:sz w:val="22"/>
        </w:rPr>
        <w:t>ID za DDV: SI 75204878</w:t>
      </w:r>
    </w:p>
    <w:p w14:paraId="4725E139" w14:textId="77777777" w:rsidR="004F6D27" w:rsidRDefault="004F6D27" w:rsidP="004F6D27">
      <w:pPr>
        <w:rPr>
          <w:rFonts w:cs="Arial"/>
          <w:sz w:val="22"/>
        </w:rPr>
      </w:pPr>
    </w:p>
    <w:p w14:paraId="133E28BE" w14:textId="77777777" w:rsidR="004F6D27" w:rsidRDefault="004F6D27" w:rsidP="004F6D27">
      <w:pPr>
        <w:rPr>
          <w:rFonts w:cs="Arial"/>
          <w:sz w:val="22"/>
        </w:rPr>
      </w:pPr>
    </w:p>
    <w:p w14:paraId="52ADBD1D" w14:textId="2A65EF66" w:rsidR="004F6D27" w:rsidRDefault="004F6D27" w:rsidP="004F6D27">
      <w:pPr>
        <w:rPr>
          <w:rFonts w:cs="Arial"/>
          <w:sz w:val="22"/>
        </w:rPr>
      </w:pPr>
      <w:r>
        <w:rPr>
          <w:rFonts w:cs="Arial"/>
          <w:b/>
          <w:bCs/>
          <w:sz w:val="22"/>
        </w:rPr>
        <w:t xml:space="preserve">NEPOGOJNO DENARNO OBVEZNOST </w:t>
      </w:r>
      <w:r>
        <w:rPr>
          <w:rFonts w:cs="Arial"/>
          <w:sz w:val="22"/>
        </w:rPr>
        <w:t>(v denarnem znesku v EUR):</w:t>
      </w:r>
      <w:r w:rsidR="008A398F">
        <w:rPr>
          <w:rStyle w:val="Sprotnaopomba-sklic"/>
          <w:rFonts w:cs="Arial"/>
        </w:rPr>
        <w:footnoteReference w:id="2"/>
      </w:r>
      <w:r>
        <w:rPr>
          <w:rFonts w:cs="Arial"/>
          <w:sz w:val="22"/>
        </w:rPr>
        <w:t xml:space="preserve"> </w:t>
      </w:r>
      <w:r>
        <w:rPr>
          <w:rFonts w:cs="Arial"/>
          <w:b/>
          <w:bCs/>
          <w:sz w:val="22"/>
        </w:rPr>
        <w:t>_________ EUR</w:t>
      </w:r>
      <w:r>
        <w:rPr>
          <w:rFonts w:cs="Arial"/>
          <w:sz w:val="22"/>
        </w:rPr>
        <w:t xml:space="preserve"> (</w:t>
      </w:r>
      <w:r w:rsidR="008A398F">
        <w:rPr>
          <w:rFonts w:cs="Arial"/>
          <w:sz w:val="22"/>
        </w:rPr>
        <w:t xml:space="preserve">z </w:t>
      </w:r>
      <w:proofErr w:type="spellStart"/>
      <w:r w:rsidR="008A398F">
        <w:rPr>
          <w:rFonts w:cs="Arial"/>
          <w:sz w:val="22"/>
        </w:rPr>
        <w:t>besedo____________</w:t>
      </w:r>
      <w:r>
        <w:rPr>
          <w:rFonts w:cs="Arial"/>
          <w:sz w:val="22"/>
        </w:rPr>
        <w:t>eurov</w:t>
      </w:r>
      <w:proofErr w:type="spellEnd"/>
      <w:r>
        <w:rPr>
          <w:rFonts w:cs="Arial"/>
          <w:sz w:val="22"/>
        </w:rPr>
        <w:t>)</w:t>
      </w:r>
      <w:r>
        <w:rPr>
          <w:rFonts w:cs="Arial"/>
          <w:i/>
          <w:iCs/>
          <w:sz w:val="22"/>
        </w:rPr>
        <w:t xml:space="preserve">, </w:t>
      </w:r>
      <w:r>
        <w:rPr>
          <w:rFonts w:cs="Arial"/>
          <w:sz w:val="22"/>
        </w:rPr>
        <w:t>na podlagi finančnega zavarovanja za resnost ponudbe za javno naročilo z oznako SEC 202</w:t>
      </w:r>
      <w:r w:rsidR="008A398F">
        <w:rPr>
          <w:rFonts w:cs="Arial"/>
          <w:sz w:val="22"/>
        </w:rPr>
        <w:t>6</w:t>
      </w:r>
      <w:r>
        <w:rPr>
          <w:rFonts w:cs="Arial"/>
          <w:sz w:val="22"/>
        </w:rPr>
        <w:t xml:space="preserve">: </w:t>
      </w:r>
      <w:r w:rsidR="008A398F" w:rsidRPr="008A398F">
        <w:rPr>
          <w:rFonts w:cs="Arial"/>
          <w:sz w:val="22"/>
        </w:rPr>
        <w:t xml:space="preserve">Storitve sečnje in spravila lesa v državnih gozdovih v upravljanju družbe </w:t>
      </w:r>
      <w:proofErr w:type="spellStart"/>
      <w:r w:rsidR="008A398F" w:rsidRPr="008A398F">
        <w:rPr>
          <w:rFonts w:cs="Arial"/>
          <w:sz w:val="22"/>
        </w:rPr>
        <w:t>SiDG</w:t>
      </w:r>
      <w:proofErr w:type="spellEnd"/>
      <w:r w:rsidR="008A398F">
        <w:rPr>
          <w:rFonts w:cs="Arial"/>
          <w:sz w:val="22"/>
        </w:rPr>
        <w:t>, za kategorijo:</w:t>
      </w:r>
      <w:r w:rsidR="008A398F">
        <w:rPr>
          <w:rStyle w:val="Sprotnaopomba-sklic"/>
          <w:rFonts w:cs="Arial"/>
        </w:rPr>
        <w:footnoteReference w:id="3"/>
      </w:r>
      <w:r w:rsidR="008A398F">
        <w:rPr>
          <w:rFonts w:cs="Arial"/>
          <w:sz w:val="22"/>
        </w:rPr>
        <w:t>______________</w:t>
      </w:r>
      <w:r>
        <w:rPr>
          <w:rFonts w:cs="Arial"/>
          <w:sz w:val="22"/>
        </w:rPr>
        <w:t xml:space="preserve">, se sme izplačati od </w:t>
      </w:r>
      <w:r w:rsidR="00FC2D00">
        <w:rPr>
          <w:rFonts w:cs="Arial"/>
          <w:sz w:val="22"/>
        </w:rPr>
        <w:t>______</w:t>
      </w:r>
      <w:r w:rsidR="00ED73ED">
        <w:rPr>
          <w:rStyle w:val="Sprotnaopomba-sklic"/>
          <w:rFonts w:cs="Arial"/>
        </w:rPr>
        <w:footnoteReference w:id="4"/>
      </w:r>
      <w:r>
        <w:rPr>
          <w:rFonts w:cs="Arial"/>
          <w:sz w:val="22"/>
        </w:rPr>
        <w:t xml:space="preserve"> do </w:t>
      </w:r>
      <w:r w:rsidR="00FC2D00">
        <w:rPr>
          <w:rFonts w:cs="Arial"/>
          <w:sz w:val="22"/>
        </w:rPr>
        <w:t>________</w:t>
      </w:r>
      <w:r w:rsidR="00FC2D00">
        <w:rPr>
          <w:rStyle w:val="Sprotnaopomba-sklic"/>
          <w:rFonts w:cs="Arial"/>
        </w:rPr>
        <w:footnoteReference w:id="5"/>
      </w:r>
      <w:r>
        <w:rPr>
          <w:rFonts w:cs="Arial"/>
          <w:sz w:val="22"/>
        </w:rPr>
        <w:t>.</w:t>
      </w:r>
    </w:p>
    <w:p w14:paraId="6E3CF54C" w14:textId="77777777" w:rsidR="004F6D27" w:rsidRDefault="004F6D27" w:rsidP="004F6D27">
      <w:pPr>
        <w:rPr>
          <w:rFonts w:cs="Arial"/>
          <w:color w:val="FF0000"/>
          <w:sz w:val="22"/>
        </w:rPr>
      </w:pPr>
    </w:p>
    <w:p w14:paraId="339B56CD" w14:textId="77777777" w:rsidR="004F6D27" w:rsidRDefault="004F6D27" w:rsidP="004F6D27">
      <w:pPr>
        <w:rPr>
          <w:rFonts w:cs="Arial"/>
          <w:sz w:val="22"/>
        </w:rPr>
      </w:pPr>
      <w:r>
        <w:rPr>
          <w:rFonts w:cs="Arial"/>
          <w:sz w:val="22"/>
        </w:rPr>
        <w:t>Dolžnik nepreklicno pooblaščam upnika, da zahteva izvršitev plačilne transakcije v breme mojih denarnih sredstev pri ponudnikih plačilnih storitev.</w:t>
      </w:r>
    </w:p>
    <w:p w14:paraId="695DC96B" w14:textId="77777777" w:rsidR="004F6D27" w:rsidRDefault="004F6D27" w:rsidP="004F6D27">
      <w:pPr>
        <w:rPr>
          <w:rFonts w:cs="Arial"/>
          <w:sz w:val="22"/>
        </w:rPr>
      </w:pPr>
    </w:p>
    <w:p w14:paraId="4E04EAA2" w14:textId="77777777" w:rsidR="004F6D27" w:rsidRDefault="004F6D27" w:rsidP="004F6D27">
      <w:pPr>
        <w:rPr>
          <w:rFonts w:cs="Arial"/>
          <w:sz w:val="22"/>
        </w:rPr>
      </w:pPr>
    </w:p>
    <w:p w14:paraId="2DAA1DBF" w14:textId="77777777" w:rsidR="004F6D27" w:rsidRDefault="004F6D27" w:rsidP="004F6D27">
      <w:pPr>
        <w:rPr>
          <w:rFonts w:cs="Arial"/>
          <w:sz w:val="22"/>
        </w:rPr>
      </w:pPr>
      <w:r>
        <w:rPr>
          <w:rFonts w:cs="Arial"/>
          <w:sz w:val="22"/>
        </w:rPr>
        <w:t xml:space="preserve">Kraj in datum izdaje: </w:t>
      </w:r>
      <w:r>
        <w:rPr>
          <w:rFonts w:cs="Arial"/>
          <w:sz w:val="22"/>
        </w:rPr>
        <w:fldChar w:fldCharType="begin">
          <w:ffData>
            <w:name w:val="Besedilo42"/>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p>
    <w:p w14:paraId="7243FA81" w14:textId="77777777" w:rsidR="004F6D27" w:rsidRDefault="004F6D27" w:rsidP="004F6D27">
      <w:pPr>
        <w:tabs>
          <w:tab w:val="left" w:pos="7995"/>
        </w:tabs>
        <w:rPr>
          <w:rFonts w:cs="Arial"/>
          <w:sz w:val="22"/>
        </w:rPr>
      </w:pPr>
      <w:r>
        <w:rPr>
          <w:rFonts w:cs="Arial"/>
          <w:sz w:val="22"/>
        </w:rPr>
        <w:tab/>
      </w:r>
    </w:p>
    <w:p w14:paraId="34EE2A10" w14:textId="77777777" w:rsidR="004F6D27" w:rsidRDefault="004F6D27" w:rsidP="004F6D27">
      <w:pPr>
        <w:rPr>
          <w:rFonts w:cs="Arial"/>
          <w:sz w:val="22"/>
        </w:rPr>
      </w:pPr>
    </w:p>
    <w:p w14:paraId="2FD083C0" w14:textId="77777777" w:rsidR="004F6D27" w:rsidRDefault="004F6D27" w:rsidP="004F6D27">
      <w:pPr>
        <w:rPr>
          <w:rFonts w:cs="Arial"/>
          <w:sz w:val="22"/>
        </w:rPr>
      </w:pPr>
      <w:r>
        <w:rPr>
          <w:rFonts w:cs="Arial"/>
          <w:sz w:val="22"/>
        </w:rPr>
        <w:t xml:space="preserve">Ime in priimek ter podpis zakonitega zastopnika dolžnika*: </w:t>
      </w:r>
      <w:r>
        <w:rPr>
          <w:rFonts w:cs="Arial"/>
          <w:sz w:val="22"/>
        </w:rPr>
        <w:fldChar w:fldCharType="begin">
          <w:ffData>
            <w:name w:val="Besedilo42"/>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p>
    <w:p w14:paraId="6D5B31B7" w14:textId="77777777" w:rsidR="004F6D27" w:rsidRDefault="004F6D27" w:rsidP="004F6D27">
      <w:pPr>
        <w:rPr>
          <w:rFonts w:cs="Arial"/>
          <w:sz w:val="22"/>
        </w:rPr>
      </w:pPr>
    </w:p>
    <w:p w14:paraId="73FDB0B6" w14:textId="77777777" w:rsidR="008A398F" w:rsidRDefault="008A398F" w:rsidP="004F6D27">
      <w:pPr>
        <w:rPr>
          <w:rFonts w:cs="Arial"/>
          <w:sz w:val="22"/>
        </w:rPr>
      </w:pPr>
    </w:p>
    <w:p w14:paraId="5E8F38EF" w14:textId="796B8FE1" w:rsidR="004F6D27" w:rsidRDefault="004F6D27" w:rsidP="004F6D27">
      <w:pPr>
        <w:rPr>
          <w:rFonts w:cs="Arial"/>
          <w:sz w:val="22"/>
        </w:rPr>
      </w:pPr>
      <w:r>
        <w:rPr>
          <w:rFonts w:cs="Arial"/>
          <w:sz w:val="22"/>
        </w:rPr>
        <w:t xml:space="preserve">Žig: </w:t>
      </w:r>
      <w:r>
        <w:rPr>
          <w:rFonts w:cs="Arial"/>
          <w:sz w:val="22"/>
        </w:rPr>
        <w:fldChar w:fldCharType="begin">
          <w:ffData>
            <w:name w:val="Besedilo42"/>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p>
    <w:p w14:paraId="20925BE2" w14:textId="77777777" w:rsidR="004F6D27" w:rsidRDefault="004F6D27" w:rsidP="004F6D27">
      <w:pPr>
        <w:rPr>
          <w:rFonts w:cs="Arial"/>
          <w:sz w:val="22"/>
        </w:rPr>
      </w:pPr>
    </w:p>
    <w:p w14:paraId="29DBB629" w14:textId="77777777" w:rsidR="004F6D27" w:rsidRDefault="004F6D27" w:rsidP="004F6D27">
      <w:pPr>
        <w:rPr>
          <w:rFonts w:cs="Arial"/>
          <w:sz w:val="22"/>
        </w:rPr>
      </w:pPr>
    </w:p>
    <w:p w14:paraId="6CE7FA30" w14:textId="77777777" w:rsidR="004F6D27" w:rsidRDefault="004F6D27" w:rsidP="004F6D27">
      <w:pPr>
        <w:rPr>
          <w:rFonts w:cs="Arial"/>
          <w:color w:val="FF0000"/>
          <w:sz w:val="22"/>
        </w:rPr>
      </w:pPr>
    </w:p>
    <w:p w14:paraId="1A760597" w14:textId="77777777" w:rsidR="004F6D27" w:rsidRDefault="004F6D27" w:rsidP="004F6D27">
      <w:pPr>
        <w:rPr>
          <w:rFonts w:cs="Arial"/>
          <w:sz w:val="22"/>
        </w:rPr>
      </w:pPr>
      <w:r>
        <w:rPr>
          <w:rFonts w:cs="Arial"/>
          <w:sz w:val="22"/>
        </w:rPr>
        <w:t>Dolžnik podeljujem nepreklicno soglasje vsem svojim ponudnikom plačilnih storitev, da v breme mojih denarnih sredstev izvršijo plačilno transakcijo, ki jo zahteva upnik.</w:t>
      </w:r>
    </w:p>
    <w:p w14:paraId="3CC138F7" w14:textId="77777777" w:rsidR="004F6D27" w:rsidRDefault="004F6D27" w:rsidP="004F6D27">
      <w:pPr>
        <w:rPr>
          <w:rFonts w:cs="Arial"/>
          <w:sz w:val="22"/>
        </w:rPr>
      </w:pPr>
    </w:p>
    <w:p w14:paraId="010475B0" w14:textId="77777777" w:rsidR="004F6D27" w:rsidRDefault="004F6D27" w:rsidP="004F6D27">
      <w:pPr>
        <w:rPr>
          <w:rFonts w:cs="Arial"/>
          <w:sz w:val="22"/>
        </w:rPr>
      </w:pPr>
    </w:p>
    <w:p w14:paraId="2323A22A" w14:textId="77777777" w:rsidR="004F6D27" w:rsidRDefault="004F6D27" w:rsidP="004F6D27">
      <w:pPr>
        <w:rPr>
          <w:rFonts w:cs="Arial"/>
          <w:b/>
          <w:bCs/>
          <w:sz w:val="22"/>
        </w:rPr>
      </w:pPr>
      <w:r>
        <w:rPr>
          <w:rFonts w:cs="Arial"/>
          <w:b/>
          <w:bCs/>
          <w:sz w:val="22"/>
        </w:rPr>
        <w:t>OVERITEV NOTARJA/UPRAVNE ENOTE:</w:t>
      </w:r>
    </w:p>
    <w:p w14:paraId="09E5488B" w14:textId="77777777" w:rsidR="004F6D27" w:rsidRDefault="004F6D27" w:rsidP="004F6D27">
      <w:pPr>
        <w:rPr>
          <w:rFonts w:cs="Arial"/>
          <w:sz w:val="22"/>
        </w:rPr>
      </w:pPr>
      <w:r>
        <w:rPr>
          <w:rFonts w:cs="Arial"/>
          <w:sz w:val="22"/>
        </w:rPr>
        <w:t>*Opomba: V primeru podpisa s strani pooblaščenca je potrebno priložiti overjeno pooblastilo zakonitega zastopnika</w:t>
      </w:r>
    </w:p>
    <w:p w14:paraId="6C1A8261" w14:textId="35936F77" w:rsidR="009278B3" w:rsidRPr="004F6D27" w:rsidRDefault="009278B3" w:rsidP="009278B3">
      <w:pPr>
        <w:pStyle w:val="Naslov3"/>
        <w:numPr>
          <w:ilvl w:val="0"/>
          <w:numId w:val="0"/>
        </w:numPr>
        <w:jc w:val="center"/>
        <w:rPr>
          <w:rFonts w:eastAsia="Calibri" w:cs="Arial"/>
          <w:bCs w:val="0"/>
          <w:i w:val="0"/>
          <w:sz w:val="22"/>
          <w:szCs w:val="22"/>
        </w:rPr>
      </w:pPr>
      <w:r w:rsidRPr="004F6D27">
        <w:rPr>
          <w:rFonts w:eastAsia="Calibri" w:cs="Arial"/>
          <w:bCs w:val="0"/>
          <w:i w:val="0"/>
          <w:sz w:val="22"/>
          <w:szCs w:val="22"/>
        </w:rPr>
        <w:lastRenderedPageBreak/>
        <w:t xml:space="preserve">IZVRŠNICA </w:t>
      </w:r>
      <w:r w:rsidR="00333316">
        <w:rPr>
          <w:rFonts w:eastAsia="Calibri" w:cs="Arial"/>
          <w:bCs w:val="0"/>
          <w:i w:val="0"/>
          <w:sz w:val="22"/>
          <w:szCs w:val="22"/>
        </w:rPr>
        <w:t xml:space="preserve">2 </w:t>
      </w:r>
      <w:r w:rsidRPr="004F6D27">
        <w:rPr>
          <w:rFonts w:eastAsia="Calibri" w:cs="Arial"/>
          <w:bCs w:val="0"/>
          <w:i w:val="0"/>
          <w:sz w:val="22"/>
          <w:szCs w:val="22"/>
        </w:rPr>
        <w:t>- ZAVAROVANJE ZA RESNOST PONUDBE</w:t>
      </w:r>
    </w:p>
    <w:p w14:paraId="5008C6BD" w14:textId="77777777" w:rsidR="009278B3" w:rsidRDefault="009278B3" w:rsidP="009278B3"/>
    <w:p w14:paraId="7BBD121B" w14:textId="77777777" w:rsidR="009278B3" w:rsidRDefault="009278B3" w:rsidP="009278B3"/>
    <w:p w14:paraId="1F6C80A9" w14:textId="77777777" w:rsidR="009278B3" w:rsidRDefault="009278B3" w:rsidP="009278B3">
      <w:pPr>
        <w:rPr>
          <w:rFonts w:cs="Arial"/>
          <w:b/>
          <w:bCs/>
          <w:sz w:val="22"/>
          <w:lang w:eastAsia="sl-SI"/>
        </w:rPr>
      </w:pPr>
      <w:r>
        <w:rPr>
          <w:rFonts w:cs="Arial"/>
          <w:b/>
          <w:bCs/>
          <w:sz w:val="22"/>
        </w:rPr>
        <w:t>DOLŽNIK:</w:t>
      </w:r>
    </w:p>
    <w:p w14:paraId="209087C6" w14:textId="77777777" w:rsidR="009278B3" w:rsidRDefault="009278B3" w:rsidP="009278B3">
      <w:pPr>
        <w:rPr>
          <w:rFonts w:cs="Arial"/>
          <w:sz w:val="22"/>
        </w:rPr>
      </w:pPr>
    </w:p>
    <w:p w14:paraId="63B56921" w14:textId="77777777" w:rsidR="009278B3" w:rsidRDefault="009278B3" w:rsidP="009278B3">
      <w:pPr>
        <w:rPr>
          <w:rFonts w:cs="Arial"/>
          <w:sz w:val="22"/>
        </w:rPr>
      </w:pPr>
      <w:r>
        <w:rPr>
          <w:rFonts w:cs="Arial"/>
          <w:sz w:val="22"/>
        </w:rPr>
        <w:t xml:space="preserve">Ime ali firma: </w:t>
      </w:r>
      <w:r>
        <w:rPr>
          <w:rFonts w:cs="Arial"/>
          <w:sz w:val="22"/>
        </w:rPr>
        <w:fldChar w:fldCharType="begin">
          <w:ffData>
            <w:name w:val="Besedilo42"/>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p>
    <w:p w14:paraId="418F0BA7" w14:textId="77777777" w:rsidR="009278B3" w:rsidRDefault="009278B3" w:rsidP="009278B3">
      <w:pPr>
        <w:rPr>
          <w:rFonts w:cs="Arial"/>
          <w:sz w:val="22"/>
        </w:rPr>
      </w:pPr>
      <w:r>
        <w:rPr>
          <w:rFonts w:cs="Arial"/>
          <w:sz w:val="22"/>
        </w:rPr>
        <w:t xml:space="preserve">Sedež ali poslovni naslov: </w:t>
      </w:r>
      <w:r>
        <w:rPr>
          <w:rFonts w:cs="Arial"/>
          <w:sz w:val="22"/>
        </w:rPr>
        <w:fldChar w:fldCharType="begin">
          <w:ffData>
            <w:name w:val="Besedilo42"/>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p>
    <w:p w14:paraId="27BED864" w14:textId="77777777" w:rsidR="009278B3" w:rsidRDefault="009278B3" w:rsidP="009278B3">
      <w:pPr>
        <w:rPr>
          <w:rFonts w:cs="Arial"/>
          <w:sz w:val="22"/>
        </w:rPr>
      </w:pPr>
      <w:r>
        <w:rPr>
          <w:rFonts w:cs="Arial"/>
          <w:sz w:val="22"/>
        </w:rPr>
        <w:t xml:space="preserve">Davčna številka: </w:t>
      </w:r>
      <w:r>
        <w:rPr>
          <w:rFonts w:cs="Arial"/>
          <w:sz w:val="22"/>
        </w:rPr>
        <w:fldChar w:fldCharType="begin">
          <w:ffData>
            <w:name w:val="Besedilo42"/>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p>
    <w:p w14:paraId="5F803C2F" w14:textId="77777777" w:rsidR="009278B3" w:rsidRDefault="009278B3" w:rsidP="009278B3">
      <w:pPr>
        <w:rPr>
          <w:rFonts w:cs="Arial"/>
          <w:sz w:val="22"/>
        </w:rPr>
      </w:pPr>
    </w:p>
    <w:p w14:paraId="5591B855" w14:textId="77777777" w:rsidR="009278B3" w:rsidRDefault="009278B3" w:rsidP="009278B3">
      <w:pPr>
        <w:rPr>
          <w:rFonts w:cs="Arial"/>
          <w:sz w:val="22"/>
        </w:rPr>
      </w:pPr>
    </w:p>
    <w:p w14:paraId="525965E0" w14:textId="77777777" w:rsidR="009278B3" w:rsidRDefault="009278B3" w:rsidP="009278B3">
      <w:pPr>
        <w:rPr>
          <w:rFonts w:cs="Arial"/>
          <w:sz w:val="22"/>
        </w:rPr>
      </w:pPr>
      <w:r>
        <w:rPr>
          <w:rFonts w:cs="Arial"/>
          <w:sz w:val="22"/>
        </w:rPr>
        <w:t>se zavezujem plačati</w:t>
      </w:r>
    </w:p>
    <w:p w14:paraId="4AA629C7" w14:textId="77777777" w:rsidR="009278B3" w:rsidRDefault="009278B3" w:rsidP="009278B3">
      <w:pPr>
        <w:rPr>
          <w:rFonts w:cs="Arial"/>
          <w:sz w:val="22"/>
        </w:rPr>
      </w:pPr>
    </w:p>
    <w:p w14:paraId="639D843E" w14:textId="77777777" w:rsidR="009278B3" w:rsidRDefault="009278B3" w:rsidP="009278B3">
      <w:pPr>
        <w:rPr>
          <w:rFonts w:cs="Arial"/>
          <w:b/>
          <w:bCs/>
          <w:sz w:val="22"/>
        </w:rPr>
      </w:pPr>
      <w:r>
        <w:rPr>
          <w:rFonts w:cs="Arial"/>
          <w:b/>
          <w:bCs/>
          <w:sz w:val="22"/>
        </w:rPr>
        <w:t>UPNIKU:</w:t>
      </w:r>
    </w:p>
    <w:p w14:paraId="2CE72D45" w14:textId="77777777" w:rsidR="009278B3" w:rsidRDefault="009278B3" w:rsidP="009278B3">
      <w:pPr>
        <w:rPr>
          <w:rFonts w:cs="Arial"/>
          <w:sz w:val="22"/>
        </w:rPr>
      </w:pPr>
    </w:p>
    <w:p w14:paraId="3BC07560" w14:textId="77777777" w:rsidR="009278B3" w:rsidRDefault="009278B3" w:rsidP="009278B3">
      <w:pPr>
        <w:rPr>
          <w:rFonts w:cs="Arial"/>
          <w:sz w:val="22"/>
        </w:rPr>
      </w:pPr>
      <w:r>
        <w:rPr>
          <w:rFonts w:cs="Arial"/>
          <w:b/>
          <w:sz w:val="22"/>
        </w:rPr>
        <w:t xml:space="preserve">Slovenski državni gozdovi, </w:t>
      </w:r>
      <w:proofErr w:type="spellStart"/>
      <w:r>
        <w:rPr>
          <w:rFonts w:cs="Arial"/>
          <w:b/>
          <w:sz w:val="22"/>
        </w:rPr>
        <w:t>d.o.o</w:t>
      </w:r>
      <w:proofErr w:type="spellEnd"/>
      <w:r>
        <w:rPr>
          <w:rFonts w:cs="Arial"/>
          <w:b/>
          <w:sz w:val="22"/>
        </w:rPr>
        <w:t>.</w:t>
      </w:r>
      <w:r>
        <w:rPr>
          <w:rFonts w:cs="Arial"/>
          <w:sz w:val="22"/>
        </w:rPr>
        <w:t>,</w:t>
      </w:r>
    </w:p>
    <w:p w14:paraId="6163BE63" w14:textId="77777777" w:rsidR="009278B3" w:rsidRDefault="009278B3" w:rsidP="009278B3">
      <w:pPr>
        <w:rPr>
          <w:rFonts w:cs="Arial"/>
          <w:b/>
          <w:bCs/>
          <w:sz w:val="22"/>
        </w:rPr>
      </w:pPr>
      <w:r>
        <w:rPr>
          <w:rFonts w:cs="Arial"/>
          <w:b/>
          <w:bCs/>
          <w:sz w:val="22"/>
        </w:rPr>
        <w:t>Rožna ulica 39, 1330 Kočevje</w:t>
      </w:r>
    </w:p>
    <w:p w14:paraId="4A8BC5FD" w14:textId="77777777" w:rsidR="009278B3" w:rsidRDefault="009278B3" w:rsidP="009278B3">
      <w:pPr>
        <w:rPr>
          <w:rFonts w:cs="Arial"/>
          <w:b/>
          <w:bCs/>
          <w:sz w:val="22"/>
        </w:rPr>
      </w:pPr>
      <w:r>
        <w:rPr>
          <w:rFonts w:cs="Arial"/>
          <w:b/>
          <w:bCs/>
          <w:sz w:val="22"/>
        </w:rPr>
        <w:t>ID za DDV: SI 75204878</w:t>
      </w:r>
    </w:p>
    <w:p w14:paraId="6F375592" w14:textId="77777777" w:rsidR="009278B3" w:rsidRDefault="009278B3" w:rsidP="009278B3">
      <w:pPr>
        <w:rPr>
          <w:rFonts w:cs="Arial"/>
          <w:sz w:val="22"/>
        </w:rPr>
      </w:pPr>
    </w:p>
    <w:p w14:paraId="38DABA00" w14:textId="77777777" w:rsidR="009278B3" w:rsidRDefault="009278B3" w:rsidP="009278B3">
      <w:pPr>
        <w:rPr>
          <w:rFonts w:cs="Arial"/>
          <w:sz w:val="22"/>
        </w:rPr>
      </w:pPr>
    </w:p>
    <w:p w14:paraId="3A1E647F" w14:textId="07895A56" w:rsidR="009278B3" w:rsidRDefault="009278B3" w:rsidP="009278B3">
      <w:pPr>
        <w:rPr>
          <w:rFonts w:cs="Arial"/>
          <w:sz w:val="22"/>
        </w:rPr>
      </w:pPr>
      <w:r>
        <w:rPr>
          <w:rFonts w:cs="Arial"/>
          <w:b/>
          <w:bCs/>
          <w:sz w:val="22"/>
        </w:rPr>
        <w:t xml:space="preserve">NEPOGOJNO DENARNO OBVEZNOST </w:t>
      </w:r>
      <w:r>
        <w:rPr>
          <w:rFonts w:cs="Arial"/>
          <w:sz w:val="22"/>
        </w:rPr>
        <w:t>(v denarnem znesku v EUR):</w:t>
      </w:r>
      <w:r>
        <w:rPr>
          <w:rStyle w:val="Sprotnaopomba-sklic"/>
          <w:rFonts w:cs="Arial"/>
        </w:rPr>
        <w:footnoteReference w:id="6"/>
      </w:r>
      <w:r>
        <w:rPr>
          <w:rFonts w:cs="Arial"/>
          <w:sz w:val="22"/>
        </w:rPr>
        <w:t xml:space="preserve"> </w:t>
      </w:r>
      <w:r>
        <w:rPr>
          <w:rFonts w:cs="Arial"/>
          <w:b/>
          <w:bCs/>
          <w:sz w:val="22"/>
        </w:rPr>
        <w:t>_________ EUR</w:t>
      </w:r>
      <w:r>
        <w:rPr>
          <w:rFonts w:cs="Arial"/>
          <w:sz w:val="22"/>
        </w:rPr>
        <w:t xml:space="preserve"> (z </w:t>
      </w:r>
      <w:proofErr w:type="spellStart"/>
      <w:r>
        <w:rPr>
          <w:rFonts w:cs="Arial"/>
          <w:sz w:val="22"/>
        </w:rPr>
        <w:t>besedo____________eurov</w:t>
      </w:r>
      <w:proofErr w:type="spellEnd"/>
      <w:r>
        <w:rPr>
          <w:rFonts w:cs="Arial"/>
          <w:sz w:val="22"/>
        </w:rPr>
        <w:t>)</w:t>
      </w:r>
      <w:r>
        <w:rPr>
          <w:rFonts w:cs="Arial"/>
          <w:i/>
          <w:iCs/>
          <w:sz w:val="22"/>
        </w:rPr>
        <w:t xml:space="preserve">, </w:t>
      </w:r>
      <w:r>
        <w:rPr>
          <w:rFonts w:cs="Arial"/>
          <w:sz w:val="22"/>
        </w:rPr>
        <w:t xml:space="preserve">na podlagi finančnega zavarovanja za resnost ponudbe za javno naročilo z oznako SEC 2026: </w:t>
      </w:r>
      <w:r w:rsidRPr="008A398F">
        <w:rPr>
          <w:rFonts w:cs="Arial"/>
          <w:sz w:val="22"/>
        </w:rPr>
        <w:t xml:space="preserve">Storitve sečnje in spravila lesa v državnih gozdovih v upravljanju družbe </w:t>
      </w:r>
      <w:proofErr w:type="spellStart"/>
      <w:r w:rsidRPr="008A398F">
        <w:rPr>
          <w:rFonts w:cs="Arial"/>
          <w:sz w:val="22"/>
        </w:rPr>
        <w:t>SiDG</w:t>
      </w:r>
      <w:proofErr w:type="spellEnd"/>
      <w:r>
        <w:rPr>
          <w:rFonts w:cs="Arial"/>
          <w:sz w:val="22"/>
        </w:rPr>
        <w:t>, za kategorijo:</w:t>
      </w:r>
      <w:r>
        <w:rPr>
          <w:rStyle w:val="Sprotnaopomba-sklic"/>
          <w:rFonts w:cs="Arial"/>
        </w:rPr>
        <w:footnoteReference w:id="7"/>
      </w:r>
      <w:r>
        <w:rPr>
          <w:rFonts w:cs="Arial"/>
          <w:sz w:val="22"/>
        </w:rPr>
        <w:t>______________, se sme izplačati od</w:t>
      </w:r>
      <w:r>
        <w:rPr>
          <w:rFonts w:cs="Arial"/>
        </w:rPr>
        <w:t xml:space="preserve"> </w:t>
      </w:r>
      <w:r>
        <w:rPr>
          <w:rFonts w:cs="Arial"/>
          <w:sz w:val="22"/>
        </w:rPr>
        <w:t xml:space="preserve"> </w:t>
      </w:r>
      <w:r w:rsidR="00AF635A">
        <w:rPr>
          <w:rFonts w:cs="Arial"/>
          <w:sz w:val="22"/>
        </w:rPr>
        <w:t>_____</w:t>
      </w:r>
      <w:r w:rsidR="00AF635A">
        <w:rPr>
          <w:rStyle w:val="Sprotnaopomba-sklic"/>
          <w:rFonts w:cs="Arial"/>
        </w:rPr>
        <w:footnoteReference w:id="8"/>
      </w:r>
      <w:r>
        <w:rPr>
          <w:rFonts w:cs="Arial"/>
          <w:sz w:val="22"/>
        </w:rPr>
        <w:t xml:space="preserve"> do </w:t>
      </w:r>
      <w:r w:rsidRPr="008A398F">
        <w:rPr>
          <w:rFonts w:cs="Arial"/>
          <w:sz w:val="22"/>
        </w:rPr>
        <w:t>31.12.20</w:t>
      </w:r>
      <w:r>
        <w:rPr>
          <w:rFonts w:cs="Arial"/>
          <w:sz w:val="22"/>
        </w:rPr>
        <w:t>30</w:t>
      </w:r>
      <w:r>
        <w:rPr>
          <w:rFonts w:cs="Arial"/>
          <w:sz w:val="22"/>
        </w:rPr>
        <w:t>.</w:t>
      </w:r>
    </w:p>
    <w:p w14:paraId="3B023574" w14:textId="77777777" w:rsidR="009278B3" w:rsidRDefault="009278B3" w:rsidP="009278B3">
      <w:pPr>
        <w:rPr>
          <w:rFonts w:cs="Arial"/>
          <w:color w:val="FF0000"/>
          <w:sz w:val="22"/>
        </w:rPr>
      </w:pPr>
    </w:p>
    <w:p w14:paraId="5EC96A65" w14:textId="77777777" w:rsidR="009278B3" w:rsidRDefault="009278B3" w:rsidP="009278B3">
      <w:pPr>
        <w:rPr>
          <w:rFonts w:cs="Arial"/>
          <w:sz w:val="22"/>
        </w:rPr>
      </w:pPr>
      <w:r>
        <w:rPr>
          <w:rFonts w:cs="Arial"/>
          <w:sz w:val="22"/>
        </w:rPr>
        <w:t>Dolžnik nepreklicno pooblaščam upnika, da zahteva izvršitev plačilne transakcije v breme mojih denarnih sredstev pri ponudnikih plačilnih storitev.</w:t>
      </w:r>
    </w:p>
    <w:p w14:paraId="70039AED" w14:textId="77777777" w:rsidR="009278B3" w:rsidRDefault="009278B3" w:rsidP="009278B3">
      <w:pPr>
        <w:rPr>
          <w:rFonts w:cs="Arial"/>
          <w:sz w:val="22"/>
        </w:rPr>
      </w:pPr>
    </w:p>
    <w:p w14:paraId="555B6810" w14:textId="77777777" w:rsidR="009278B3" w:rsidRDefault="009278B3" w:rsidP="009278B3">
      <w:pPr>
        <w:rPr>
          <w:rFonts w:cs="Arial"/>
          <w:sz w:val="22"/>
        </w:rPr>
      </w:pPr>
    </w:p>
    <w:p w14:paraId="2EB4124B" w14:textId="77777777" w:rsidR="009278B3" w:rsidRDefault="009278B3" w:rsidP="009278B3">
      <w:pPr>
        <w:rPr>
          <w:rFonts w:cs="Arial"/>
          <w:sz w:val="22"/>
        </w:rPr>
      </w:pPr>
      <w:r>
        <w:rPr>
          <w:rFonts w:cs="Arial"/>
          <w:sz w:val="22"/>
        </w:rPr>
        <w:t xml:space="preserve">Kraj in datum izdaje: </w:t>
      </w:r>
      <w:r>
        <w:rPr>
          <w:rFonts w:cs="Arial"/>
          <w:sz w:val="22"/>
        </w:rPr>
        <w:fldChar w:fldCharType="begin">
          <w:ffData>
            <w:name w:val="Besedilo42"/>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p>
    <w:p w14:paraId="4D2E90FA" w14:textId="77777777" w:rsidR="009278B3" w:rsidRDefault="009278B3" w:rsidP="009278B3">
      <w:pPr>
        <w:tabs>
          <w:tab w:val="left" w:pos="7995"/>
        </w:tabs>
        <w:rPr>
          <w:rFonts w:cs="Arial"/>
          <w:sz w:val="22"/>
        </w:rPr>
      </w:pPr>
      <w:r>
        <w:rPr>
          <w:rFonts w:cs="Arial"/>
          <w:sz w:val="22"/>
        </w:rPr>
        <w:tab/>
      </w:r>
    </w:p>
    <w:p w14:paraId="0E7C9679" w14:textId="77777777" w:rsidR="009278B3" w:rsidRDefault="009278B3" w:rsidP="009278B3">
      <w:pPr>
        <w:rPr>
          <w:rFonts w:cs="Arial"/>
          <w:sz w:val="22"/>
        </w:rPr>
      </w:pPr>
    </w:p>
    <w:p w14:paraId="5CA556A7" w14:textId="77777777" w:rsidR="009278B3" w:rsidRDefault="009278B3" w:rsidP="009278B3">
      <w:pPr>
        <w:rPr>
          <w:rFonts w:cs="Arial"/>
          <w:sz w:val="22"/>
        </w:rPr>
      </w:pPr>
      <w:r>
        <w:rPr>
          <w:rFonts w:cs="Arial"/>
          <w:sz w:val="22"/>
        </w:rPr>
        <w:t xml:space="preserve">Ime in priimek ter podpis zakonitega zastopnika dolžnika*: </w:t>
      </w:r>
      <w:r>
        <w:rPr>
          <w:rFonts w:cs="Arial"/>
          <w:sz w:val="22"/>
        </w:rPr>
        <w:fldChar w:fldCharType="begin">
          <w:ffData>
            <w:name w:val="Besedilo42"/>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p>
    <w:p w14:paraId="4DFA356F" w14:textId="77777777" w:rsidR="009278B3" w:rsidRDefault="009278B3" w:rsidP="009278B3">
      <w:pPr>
        <w:rPr>
          <w:rFonts w:cs="Arial"/>
          <w:sz w:val="22"/>
        </w:rPr>
      </w:pPr>
    </w:p>
    <w:p w14:paraId="12E0CB54" w14:textId="77777777" w:rsidR="009278B3" w:rsidRDefault="009278B3" w:rsidP="009278B3">
      <w:pPr>
        <w:rPr>
          <w:rFonts w:cs="Arial"/>
          <w:sz w:val="22"/>
        </w:rPr>
      </w:pPr>
    </w:p>
    <w:p w14:paraId="54E50D7C" w14:textId="77777777" w:rsidR="009278B3" w:rsidRDefault="009278B3" w:rsidP="009278B3">
      <w:pPr>
        <w:rPr>
          <w:rFonts w:cs="Arial"/>
          <w:sz w:val="22"/>
        </w:rPr>
      </w:pPr>
      <w:r>
        <w:rPr>
          <w:rFonts w:cs="Arial"/>
          <w:sz w:val="22"/>
        </w:rPr>
        <w:t xml:space="preserve">Žig: </w:t>
      </w:r>
      <w:r>
        <w:rPr>
          <w:rFonts w:cs="Arial"/>
          <w:sz w:val="22"/>
        </w:rPr>
        <w:fldChar w:fldCharType="begin">
          <w:ffData>
            <w:name w:val="Besedilo42"/>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p>
    <w:p w14:paraId="7243422F" w14:textId="77777777" w:rsidR="009278B3" w:rsidRDefault="009278B3" w:rsidP="009278B3">
      <w:pPr>
        <w:rPr>
          <w:rFonts w:cs="Arial"/>
          <w:sz w:val="22"/>
        </w:rPr>
      </w:pPr>
    </w:p>
    <w:p w14:paraId="194EF3BF" w14:textId="77777777" w:rsidR="009278B3" w:rsidRDefault="009278B3" w:rsidP="009278B3">
      <w:pPr>
        <w:rPr>
          <w:rFonts w:cs="Arial"/>
          <w:sz w:val="22"/>
        </w:rPr>
      </w:pPr>
    </w:p>
    <w:p w14:paraId="04E9A4CE" w14:textId="77777777" w:rsidR="009278B3" w:rsidRDefault="009278B3" w:rsidP="009278B3">
      <w:pPr>
        <w:rPr>
          <w:rFonts w:cs="Arial"/>
          <w:color w:val="FF0000"/>
          <w:sz w:val="22"/>
        </w:rPr>
      </w:pPr>
    </w:p>
    <w:p w14:paraId="12643214" w14:textId="77777777" w:rsidR="009278B3" w:rsidRDefault="009278B3" w:rsidP="009278B3">
      <w:pPr>
        <w:rPr>
          <w:rFonts w:cs="Arial"/>
          <w:sz w:val="22"/>
        </w:rPr>
      </w:pPr>
      <w:r>
        <w:rPr>
          <w:rFonts w:cs="Arial"/>
          <w:sz w:val="22"/>
        </w:rPr>
        <w:t>Dolžnik podeljujem nepreklicno soglasje vsem svojim ponudnikom plačilnih storitev, da v breme mojih denarnih sredstev izvršijo plačilno transakcijo, ki jo zahteva upnik.</w:t>
      </w:r>
    </w:p>
    <w:p w14:paraId="28E1E86F" w14:textId="77777777" w:rsidR="009278B3" w:rsidRDefault="009278B3" w:rsidP="009278B3">
      <w:pPr>
        <w:rPr>
          <w:rFonts w:cs="Arial"/>
          <w:sz w:val="22"/>
        </w:rPr>
      </w:pPr>
    </w:p>
    <w:p w14:paraId="7D9EA284" w14:textId="77777777" w:rsidR="009278B3" w:rsidRDefault="009278B3" w:rsidP="009278B3">
      <w:pPr>
        <w:rPr>
          <w:rFonts w:cs="Arial"/>
          <w:sz w:val="22"/>
        </w:rPr>
      </w:pPr>
    </w:p>
    <w:p w14:paraId="49CDAAFF" w14:textId="77777777" w:rsidR="009278B3" w:rsidRDefault="009278B3" w:rsidP="009278B3">
      <w:pPr>
        <w:rPr>
          <w:rFonts w:cs="Arial"/>
          <w:b/>
          <w:bCs/>
          <w:sz w:val="22"/>
        </w:rPr>
      </w:pPr>
      <w:r>
        <w:rPr>
          <w:rFonts w:cs="Arial"/>
          <w:b/>
          <w:bCs/>
          <w:sz w:val="22"/>
        </w:rPr>
        <w:t>OVERITEV NOTARJA/UPRAVNE ENOTE:</w:t>
      </w:r>
    </w:p>
    <w:p w14:paraId="7225DB04" w14:textId="77777777" w:rsidR="009278B3" w:rsidRDefault="009278B3" w:rsidP="009278B3">
      <w:pPr>
        <w:rPr>
          <w:rFonts w:cs="Arial"/>
          <w:sz w:val="22"/>
        </w:rPr>
      </w:pPr>
      <w:r>
        <w:rPr>
          <w:rFonts w:cs="Arial"/>
          <w:sz w:val="22"/>
        </w:rPr>
        <w:t>*Opomba: V primeru podpisa s strani pooblaščenca je potrebno priložiti overjeno pooblastilo zakonitega zastopnika</w:t>
      </w:r>
    </w:p>
    <w:p w14:paraId="51C11529" w14:textId="69633F46" w:rsidR="23B835C0" w:rsidRDefault="23B835C0" w:rsidP="009278B3">
      <w:pPr>
        <w:pStyle w:val="Naslov3"/>
        <w:numPr>
          <w:ilvl w:val="0"/>
          <w:numId w:val="0"/>
        </w:numPr>
        <w:jc w:val="center"/>
        <w:rPr>
          <w:rFonts w:cs="Arial"/>
          <w:sz w:val="22"/>
        </w:rPr>
      </w:pPr>
    </w:p>
    <w:sectPr w:rsidR="23B835C0" w:rsidSect="00AF6718">
      <w:headerReference w:type="default" r:id="rId12"/>
      <w:footerReference w:type="default" r:id="rId13"/>
      <w:headerReference w:type="first" r:id="rId14"/>
      <w:footerReference w:type="first" r:id="rId15"/>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2BB1A" w14:textId="77777777" w:rsidR="00426576" w:rsidRDefault="00426576" w:rsidP="00107834">
      <w:pPr>
        <w:spacing w:line="240" w:lineRule="auto"/>
      </w:pPr>
      <w:r>
        <w:separator/>
      </w:r>
    </w:p>
  </w:endnote>
  <w:endnote w:type="continuationSeparator" w:id="0">
    <w:p w14:paraId="005C62EE" w14:textId="77777777" w:rsidR="00426576" w:rsidRDefault="00426576" w:rsidP="00107834">
      <w:pPr>
        <w:spacing w:line="240" w:lineRule="auto"/>
      </w:pPr>
      <w:r>
        <w:continuationSeparator/>
      </w:r>
    </w:p>
  </w:endnote>
  <w:endnote w:type="continuationNotice" w:id="1">
    <w:p w14:paraId="43E98A12" w14:textId="77777777" w:rsidR="00426576" w:rsidRDefault="004265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ourier New"/>
    <w:charset w:val="00"/>
    <w:family w:val="auto"/>
    <w:pitch w:val="variable"/>
    <w:sig w:usb0="00000003" w:usb1="1001ECEA"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EBEFF" w14:textId="7F6BD15A" w:rsidR="007502FC" w:rsidRPr="00887C43" w:rsidRDefault="007502FC" w:rsidP="00887C43">
    <w:pPr>
      <w:pStyle w:val="Noga"/>
      <w:pBdr>
        <w:top w:val="single" w:sz="4" w:space="1" w:color="auto"/>
      </w:pBdr>
      <w:rPr>
        <w:sz w:val="16"/>
        <w:szCs w:val="16"/>
      </w:rPr>
    </w:pPr>
    <w:r>
      <w:rPr>
        <w:sz w:val="16"/>
        <w:szCs w:val="16"/>
      </w:rPr>
      <w:t>SEC 2026</w:t>
    </w:r>
  </w:p>
  <w:p w14:paraId="7A51F9DA" w14:textId="77777777" w:rsidR="007502FC" w:rsidRPr="00831D98" w:rsidRDefault="007502FC"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085B1" w14:textId="4D703CE1" w:rsidR="007502FC" w:rsidRPr="00887C43" w:rsidRDefault="007502FC" w:rsidP="00887C43">
    <w:pPr>
      <w:pStyle w:val="Noga"/>
      <w:pBdr>
        <w:top w:val="single" w:sz="4" w:space="1" w:color="auto"/>
      </w:pBdr>
      <w:rPr>
        <w:sz w:val="16"/>
        <w:szCs w:val="16"/>
      </w:rPr>
    </w:pPr>
    <w:r>
      <w:rPr>
        <w:sz w:val="16"/>
        <w:szCs w:val="16"/>
      </w:rPr>
      <w:t>SEC 2026</w:t>
    </w:r>
  </w:p>
  <w:p w14:paraId="0C859F29" w14:textId="77777777" w:rsidR="007502FC" w:rsidRPr="00831D98" w:rsidRDefault="007502FC"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30DCA" w14:textId="77777777" w:rsidR="00426576" w:rsidRDefault="00426576" w:rsidP="00107834">
      <w:pPr>
        <w:spacing w:line="240" w:lineRule="auto"/>
      </w:pPr>
      <w:r>
        <w:separator/>
      </w:r>
    </w:p>
  </w:footnote>
  <w:footnote w:type="continuationSeparator" w:id="0">
    <w:p w14:paraId="3027FFE4" w14:textId="77777777" w:rsidR="00426576" w:rsidRDefault="00426576" w:rsidP="00107834">
      <w:pPr>
        <w:spacing w:line="240" w:lineRule="auto"/>
      </w:pPr>
      <w:r>
        <w:continuationSeparator/>
      </w:r>
    </w:p>
  </w:footnote>
  <w:footnote w:type="continuationNotice" w:id="1">
    <w:p w14:paraId="0AE51AAC" w14:textId="77777777" w:rsidR="00426576" w:rsidRDefault="00426576">
      <w:pPr>
        <w:spacing w:line="240" w:lineRule="auto"/>
      </w:pPr>
    </w:p>
  </w:footnote>
  <w:footnote w:id="2">
    <w:p w14:paraId="313674D2" w14:textId="1E966FBA" w:rsidR="008A398F" w:rsidRPr="002067F6" w:rsidRDefault="008A398F">
      <w:pPr>
        <w:pStyle w:val="Sprotnaopomba-besedilo"/>
        <w:rPr>
          <w:i w:val="0"/>
          <w:iCs/>
        </w:rPr>
      </w:pPr>
      <w:r>
        <w:rPr>
          <w:rStyle w:val="Sprotnaopomba-sklic"/>
        </w:rPr>
        <w:footnoteRef/>
      </w:r>
      <w:r>
        <w:t xml:space="preserve"> </w:t>
      </w:r>
      <w:r w:rsidRPr="008A398F">
        <w:rPr>
          <w:i w:val="0"/>
          <w:iCs/>
        </w:rPr>
        <w:t>Podpisni</w:t>
      </w:r>
      <w:r w:rsidR="006804E7">
        <w:rPr>
          <w:i w:val="0"/>
          <w:iCs/>
        </w:rPr>
        <w:t>k</w:t>
      </w:r>
      <w:r w:rsidRPr="008A398F">
        <w:rPr>
          <w:i w:val="0"/>
          <w:iCs/>
        </w:rPr>
        <w:t xml:space="preserve"> krovne pogodbe </w:t>
      </w:r>
      <w:r w:rsidRPr="002067F6">
        <w:rPr>
          <w:i w:val="0"/>
          <w:iCs/>
        </w:rPr>
        <w:t xml:space="preserve">vpiše </w:t>
      </w:r>
      <w:r>
        <w:rPr>
          <w:i w:val="0"/>
          <w:iCs/>
        </w:rPr>
        <w:t xml:space="preserve">znesek odvisno od </w:t>
      </w:r>
      <w:r w:rsidR="00E4660F">
        <w:rPr>
          <w:i w:val="0"/>
          <w:iCs/>
        </w:rPr>
        <w:t>kategorije</w:t>
      </w:r>
      <w:r>
        <w:rPr>
          <w:i w:val="0"/>
          <w:iCs/>
        </w:rPr>
        <w:t xml:space="preserve"> (5.000,00 za kategorijo 1 in 2.500,00 EUR za kategorije o</w:t>
      </w:r>
      <w:r w:rsidR="00E4660F">
        <w:rPr>
          <w:i w:val="0"/>
          <w:iCs/>
        </w:rPr>
        <w:t>d</w:t>
      </w:r>
      <w:r>
        <w:rPr>
          <w:i w:val="0"/>
          <w:iCs/>
        </w:rPr>
        <w:t xml:space="preserve"> 2 do 13)</w:t>
      </w:r>
    </w:p>
  </w:footnote>
  <w:footnote w:id="3">
    <w:p w14:paraId="362CA2BC" w14:textId="79286ACF" w:rsidR="008A398F" w:rsidRPr="002067F6" w:rsidRDefault="008A398F">
      <w:pPr>
        <w:pStyle w:val="Sprotnaopomba-besedilo"/>
        <w:rPr>
          <w:i w:val="0"/>
          <w:iCs/>
        </w:rPr>
      </w:pPr>
      <w:r>
        <w:rPr>
          <w:rStyle w:val="Sprotnaopomba-sklic"/>
        </w:rPr>
        <w:footnoteRef/>
      </w:r>
      <w:r>
        <w:t xml:space="preserve"> </w:t>
      </w:r>
      <w:r w:rsidRPr="008A398F">
        <w:rPr>
          <w:i w:val="0"/>
          <w:iCs/>
        </w:rPr>
        <w:t>Podpisni</w:t>
      </w:r>
      <w:r w:rsidR="006804E7">
        <w:rPr>
          <w:i w:val="0"/>
          <w:iCs/>
        </w:rPr>
        <w:t>k</w:t>
      </w:r>
      <w:r w:rsidRPr="008A398F">
        <w:rPr>
          <w:i w:val="0"/>
          <w:iCs/>
        </w:rPr>
        <w:t xml:space="preserve"> krovne pogodbe </w:t>
      </w:r>
      <w:r>
        <w:rPr>
          <w:i w:val="0"/>
          <w:iCs/>
        </w:rPr>
        <w:t>navede kategorijo za katero prilaga izvršnico. V primeru, da sklepa krovno pogodbo za več kategorij predloži za vsako kategorijo ločeno izvršnico.</w:t>
      </w:r>
    </w:p>
  </w:footnote>
  <w:footnote w:id="4">
    <w:p w14:paraId="58D600D7" w14:textId="2C7A6284" w:rsidR="00ED73ED" w:rsidRDefault="00ED73ED">
      <w:pPr>
        <w:pStyle w:val="Sprotnaopomba-besedilo"/>
      </w:pPr>
      <w:r>
        <w:rPr>
          <w:rStyle w:val="Sprotnaopomba-sklic"/>
        </w:rPr>
        <w:footnoteRef/>
      </w:r>
      <w:r>
        <w:t xml:space="preserve"> Od datuma podpisa krovne pogodbe.</w:t>
      </w:r>
    </w:p>
  </w:footnote>
  <w:footnote w:id="5">
    <w:p w14:paraId="28F75120" w14:textId="71238F8A" w:rsidR="00FC2D00" w:rsidRDefault="00FC2D00">
      <w:pPr>
        <w:pStyle w:val="Sprotnaopomba-besedilo"/>
      </w:pPr>
      <w:r>
        <w:rPr>
          <w:rStyle w:val="Sprotnaopomba-sklic"/>
        </w:rPr>
        <w:footnoteRef/>
      </w:r>
      <w:r>
        <w:t xml:space="preserve"> </w:t>
      </w:r>
      <w:r w:rsidR="00ED73ED">
        <w:t>Tri leta od podpisa krovne pogodbe</w:t>
      </w:r>
      <w:r>
        <w:t xml:space="preserve">. </w:t>
      </w:r>
    </w:p>
  </w:footnote>
  <w:footnote w:id="6">
    <w:p w14:paraId="31501540" w14:textId="0C48F509" w:rsidR="009278B3" w:rsidRPr="002067F6" w:rsidRDefault="009278B3" w:rsidP="009278B3">
      <w:pPr>
        <w:pStyle w:val="Sprotnaopomba-besedilo"/>
        <w:rPr>
          <w:i w:val="0"/>
          <w:iCs/>
        </w:rPr>
      </w:pPr>
      <w:r>
        <w:rPr>
          <w:rStyle w:val="Sprotnaopomba-sklic"/>
        </w:rPr>
        <w:footnoteRef/>
      </w:r>
      <w:r>
        <w:t xml:space="preserve"> </w:t>
      </w:r>
      <w:r w:rsidRPr="008A398F">
        <w:rPr>
          <w:i w:val="0"/>
          <w:iCs/>
        </w:rPr>
        <w:t>Podpisni</w:t>
      </w:r>
      <w:r w:rsidR="006804E7">
        <w:rPr>
          <w:i w:val="0"/>
          <w:iCs/>
        </w:rPr>
        <w:t>k</w:t>
      </w:r>
      <w:r w:rsidRPr="008A398F">
        <w:rPr>
          <w:i w:val="0"/>
          <w:iCs/>
        </w:rPr>
        <w:t xml:space="preserve"> krovne pogodbe </w:t>
      </w:r>
      <w:r w:rsidRPr="002067F6">
        <w:rPr>
          <w:i w:val="0"/>
          <w:iCs/>
        </w:rPr>
        <w:t xml:space="preserve">vpiše </w:t>
      </w:r>
      <w:r>
        <w:rPr>
          <w:i w:val="0"/>
          <w:iCs/>
        </w:rPr>
        <w:t>znesek odvisno od kategorije (5.000,00 za kategorijo 1 in 2.500,00 EUR za kategorije od 2 do 13)</w:t>
      </w:r>
    </w:p>
  </w:footnote>
  <w:footnote w:id="7">
    <w:p w14:paraId="684C0832" w14:textId="704DF121" w:rsidR="009278B3" w:rsidRPr="002067F6" w:rsidRDefault="009278B3" w:rsidP="009278B3">
      <w:pPr>
        <w:pStyle w:val="Sprotnaopomba-besedilo"/>
        <w:rPr>
          <w:i w:val="0"/>
          <w:iCs/>
        </w:rPr>
      </w:pPr>
      <w:r>
        <w:rPr>
          <w:rStyle w:val="Sprotnaopomba-sklic"/>
        </w:rPr>
        <w:footnoteRef/>
      </w:r>
      <w:r>
        <w:t xml:space="preserve"> </w:t>
      </w:r>
      <w:r w:rsidRPr="008A398F">
        <w:rPr>
          <w:i w:val="0"/>
          <w:iCs/>
        </w:rPr>
        <w:t>Podpisni</w:t>
      </w:r>
      <w:r w:rsidR="006804E7">
        <w:rPr>
          <w:i w:val="0"/>
          <w:iCs/>
        </w:rPr>
        <w:t>k</w:t>
      </w:r>
      <w:r w:rsidRPr="008A398F">
        <w:rPr>
          <w:i w:val="0"/>
          <w:iCs/>
        </w:rPr>
        <w:t xml:space="preserve"> krovne pogodbe </w:t>
      </w:r>
      <w:r>
        <w:rPr>
          <w:i w:val="0"/>
          <w:iCs/>
        </w:rPr>
        <w:t xml:space="preserve">navede kategorijo za katero prilaga </w:t>
      </w:r>
      <w:proofErr w:type="spellStart"/>
      <w:r>
        <w:rPr>
          <w:i w:val="0"/>
          <w:iCs/>
        </w:rPr>
        <w:t>izvršnico</w:t>
      </w:r>
      <w:proofErr w:type="spellEnd"/>
      <w:r>
        <w:rPr>
          <w:i w:val="0"/>
          <w:iCs/>
        </w:rPr>
        <w:t xml:space="preserve">. V primeru, da sklepa krovno pogodbo za več kategorij predloži za vsako kategorijo ločeno </w:t>
      </w:r>
      <w:proofErr w:type="spellStart"/>
      <w:r>
        <w:rPr>
          <w:i w:val="0"/>
          <w:iCs/>
        </w:rPr>
        <w:t>izvršnico</w:t>
      </w:r>
      <w:proofErr w:type="spellEnd"/>
      <w:r>
        <w:rPr>
          <w:i w:val="0"/>
          <w:iCs/>
        </w:rPr>
        <w:t>.</w:t>
      </w:r>
    </w:p>
  </w:footnote>
  <w:footnote w:id="8">
    <w:p w14:paraId="3B5B4E43" w14:textId="717958F8" w:rsidR="00AF635A" w:rsidRDefault="00AF635A">
      <w:pPr>
        <w:pStyle w:val="Sprotnaopomba-besedilo"/>
      </w:pPr>
      <w:r>
        <w:rPr>
          <w:rStyle w:val="Sprotnaopomba-sklic"/>
        </w:rPr>
        <w:footnoteRef/>
      </w:r>
      <w:r>
        <w:t xml:space="preserve"> Od datuma poteka </w:t>
      </w:r>
      <w:proofErr w:type="spellStart"/>
      <w:r>
        <w:t>Izvršnice</w:t>
      </w:r>
      <w:proofErr w:type="spellEnd"/>
      <w:r>
        <w:t xml:space="preserve">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5D4CF" w14:textId="5ACF99BA" w:rsidR="007502FC" w:rsidRPr="00BB1E26" w:rsidRDefault="009A2247" w:rsidP="00831D98">
    <w:pPr>
      <w:pStyle w:val="Glava"/>
      <w:pBdr>
        <w:bottom w:val="single" w:sz="4" w:space="1" w:color="auto"/>
      </w:pBdr>
      <w:rPr>
        <w:sz w:val="16"/>
        <w:szCs w:val="16"/>
      </w:rPr>
    </w:pPr>
    <w:r>
      <w:rPr>
        <w:sz w:val="16"/>
        <w:szCs w:val="16"/>
      </w:rPr>
      <w:t>POPRAVEK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54E87" w14:textId="6B6D323F" w:rsidR="007502FC" w:rsidRDefault="007502FC" w:rsidP="00083B88">
    <w:pPr>
      <w:pStyle w:val="Glava"/>
    </w:pPr>
    <w:r>
      <w:tab/>
    </w:r>
    <w:r>
      <w:tab/>
    </w:r>
    <w:r>
      <w:rPr>
        <w:sz w:val="16"/>
        <w:szCs w:val="16"/>
      </w:rPr>
      <w:br/>
    </w:r>
    <w:r w:rsidRPr="00FC3C76">
      <w:rPr>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834691AE"/>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D"/>
    <w:multiLevelType w:val="multilevel"/>
    <w:tmpl w:val="0000000D"/>
    <w:name w:val="WWNum13"/>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Arial" w:hAnsi="Arial" w:cs="Arial"/>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19E2E90"/>
    <w:multiLevelType w:val="multilevel"/>
    <w:tmpl w:val="70AAA324"/>
    <w:numStyleLink w:val="Natevanjestevilkami"/>
  </w:abstractNum>
  <w:abstractNum w:abstractNumId="3" w15:restartNumberingAfterBreak="0">
    <w:nsid w:val="089E5499"/>
    <w:multiLevelType w:val="hybridMultilevel"/>
    <w:tmpl w:val="949A6F48"/>
    <w:lvl w:ilvl="0" w:tplc="8878D74C">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F1C47D6"/>
    <w:multiLevelType w:val="hybridMultilevel"/>
    <w:tmpl w:val="640EDEDC"/>
    <w:lvl w:ilvl="0" w:tplc="185A7B5E">
      <w:numFmt w:val="bullet"/>
      <w:lvlText w:val="-"/>
      <w:lvlJc w:val="left"/>
      <w:pPr>
        <w:ind w:left="734" w:hanging="360"/>
      </w:pPr>
      <w:rPr>
        <w:rFonts w:ascii="Arial" w:eastAsia="Times New Roman" w:hAnsi="Arial" w:cs="Arial" w:hint="default"/>
      </w:rPr>
    </w:lvl>
    <w:lvl w:ilvl="1" w:tplc="04240003" w:tentative="1">
      <w:start w:val="1"/>
      <w:numFmt w:val="bullet"/>
      <w:lvlText w:val="o"/>
      <w:lvlJc w:val="left"/>
      <w:pPr>
        <w:ind w:left="1454" w:hanging="360"/>
      </w:pPr>
      <w:rPr>
        <w:rFonts w:ascii="Courier New" w:hAnsi="Courier New" w:cs="Courier New" w:hint="default"/>
      </w:rPr>
    </w:lvl>
    <w:lvl w:ilvl="2" w:tplc="04240005" w:tentative="1">
      <w:start w:val="1"/>
      <w:numFmt w:val="bullet"/>
      <w:lvlText w:val=""/>
      <w:lvlJc w:val="left"/>
      <w:pPr>
        <w:ind w:left="2174" w:hanging="360"/>
      </w:pPr>
      <w:rPr>
        <w:rFonts w:ascii="Wingdings" w:hAnsi="Wingdings" w:hint="default"/>
      </w:rPr>
    </w:lvl>
    <w:lvl w:ilvl="3" w:tplc="04240001" w:tentative="1">
      <w:start w:val="1"/>
      <w:numFmt w:val="bullet"/>
      <w:lvlText w:val=""/>
      <w:lvlJc w:val="left"/>
      <w:pPr>
        <w:ind w:left="2894" w:hanging="360"/>
      </w:pPr>
      <w:rPr>
        <w:rFonts w:ascii="Symbol" w:hAnsi="Symbol" w:hint="default"/>
      </w:rPr>
    </w:lvl>
    <w:lvl w:ilvl="4" w:tplc="04240003" w:tentative="1">
      <w:start w:val="1"/>
      <w:numFmt w:val="bullet"/>
      <w:lvlText w:val="o"/>
      <w:lvlJc w:val="left"/>
      <w:pPr>
        <w:ind w:left="3614" w:hanging="360"/>
      </w:pPr>
      <w:rPr>
        <w:rFonts w:ascii="Courier New" w:hAnsi="Courier New" w:cs="Courier New" w:hint="default"/>
      </w:rPr>
    </w:lvl>
    <w:lvl w:ilvl="5" w:tplc="04240005" w:tentative="1">
      <w:start w:val="1"/>
      <w:numFmt w:val="bullet"/>
      <w:lvlText w:val=""/>
      <w:lvlJc w:val="left"/>
      <w:pPr>
        <w:ind w:left="4334" w:hanging="360"/>
      </w:pPr>
      <w:rPr>
        <w:rFonts w:ascii="Wingdings" w:hAnsi="Wingdings" w:hint="default"/>
      </w:rPr>
    </w:lvl>
    <w:lvl w:ilvl="6" w:tplc="04240001" w:tentative="1">
      <w:start w:val="1"/>
      <w:numFmt w:val="bullet"/>
      <w:lvlText w:val=""/>
      <w:lvlJc w:val="left"/>
      <w:pPr>
        <w:ind w:left="5054" w:hanging="360"/>
      </w:pPr>
      <w:rPr>
        <w:rFonts w:ascii="Symbol" w:hAnsi="Symbol" w:hint="default"/>
      </w:rPr>
    </w:lvl>
    <w:lvl w:ilvl="7" w:tplc="04240003" w:tentative="1">
      <w:start w:val="1"/>
      <w:numFmt w:val="bullet"/>
      <w:lvlText w:val="o"/>
      <w:lvlJc w:val="left"/>
      <w:pPr>
        <w:ind w:left="5774" w:hanging="360"/>
      </w:pPr>
      <w:rPr>
        <w:rFonts w:ascii="Courier New" w:hAnsi="Courier New" w:cs="Courier New" w:hint="default"/>
      </w:rPr>
    </w:lvl>
    <w:lvl w:ilvl="8" w:tplc="04240005" w:tentative="1">
      <w:start w:val="1"/>
      <w:numFmt w:val="bullet"/>
      <w:lvlText w:val=""/>
      <w:lvlJc w:val="left"/>
      <w:pPr>
        <w:ind w:left="6494" w:hanging="360"/>
      </w:pPr>
      <w:rPr>
        <w:rFonts w:ascii="Wingdings" w:hAnsi="Wingdings" w:hint="default"/>
      </w:rPr>
    </w:lvl>
  </w:abstractNum>
  <w:abstractNum w:abstractNumId="7" w15:restartNumberingAfterBreak="0">
    <w:nsid w:val="1230005F"/>
    <w:multiLevelType w:val="hybridMultilevel"/>
    <w:tmpl w:val="D8DAA936"/>
    <w:lvl w:ilvl="0" w:tplc="1C926B7A">
      <w:start w:val="11"/>
      <w:numFmt w:val="decimal"/>
      <w:lvlText w:val="%1."/>
      <w:lvlJc w:val="left"/>
      <w:pPr>
        <w:ind w:left="600"/>
      </w:pPr>
      <w:rPr>
        <w:rFonts w:ascii="Arial" w:eastAsia="Calibri" w:hAnsi="Arial" w:cs="Arial" w:hint="default"/>
        <w:b/>
        <w:i w:val="0"/>
        <w:strike w:val="0"/>
        <w:dstrike w:val="0"/>
        <w:color w:val="000000"/>
        <w:sz w:val="18"/>
        <w:szCs w:val="18"/>
        <w:u w:val="none" w:color="000000"/>
        <w:bdr w:val="none" w:sz="0" w:space="0" w:color="auto"/>
        <w:shd w:val="clear" w:color="auto" w:fill="auto"/>
        <w:vertAlign w:val="baseline"/>
      </w:rPr>
    </w:lvl>
    <w:lvl w:ilvl="1" w:tplc="F1E456D2">
      <w:start w:val="1"/>
      <w:numFmt w:val="lowerLetter"/>
      <w:lvlText w:val="%2"/>
      <w:lvlJc w:val="left"/>
      <w:pPr>
        <w:ind w:left="55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503C9C6C">
      <w:start w:val="1"/>
      <w:numFmt w:val="lowerRoman"/>
      <w:lvlText w:val="%3"/>
      <w:lvlJc w:val="left"/>
      <w:pPr>
        <w:ind w:left="62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67A03BC">
      <w:start w:val="1"/>
      <w:numFmt w:val="decimal"/>
      <w:lvlText w:val="%4"/>
      <w:lvlJc w:val="left"/>
      <w:pPr>
        <w:ind w:left="70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88BE7796">
      <w:start w:val="1"/>
      <w:numFmt w:val="lowerLetter"/>
      <w:lvlText w:val="%5"/>
      <w:lvlJc w:val="left"/>
      <w:pPr>
        <w:ind w:left="77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8B656A2">
      <w:start w:val="1"/>
      <w:numFmt w:val="lowerRoman"/>
      <w:lvlText w:val="%6"/>
      <w:lvlJc w:val="left"/>
      <w:pPr>
        <w:ind w:left="84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E84401FA">
      <w:start w:val="1"/>
      <w:numFmt w:val="decimal"/>
      <w:lvlText w:val="%7"/>
      <w:lvlJc w:val="left"/>
      <w:pPr>
        <w:ind w:left="91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1122B55A">
      <w:start w:val="1"/>
      <w:numFmt w:val="lowerLetter"/>
      <w:lvlText w:val="%8"/>
      <w:lvlJc w:val="left"/>
      <w:pPr>
        <w:ind w:left="98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DF4BD78">
      <w:start w:val="1"/>
      <w:numFmt w:val="lowerRoman"/>
      <w:lvlText w:val="%9"/>
      <w:lvlJc w:val="left"/>
      <w:pPr>
        <w:ind w:left="106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15B878E5"/>
    <w:multiLevelType w:val="hybridMultilevel"/>
    <w:tmpl w:val="5740B068"/>
    <w:lvl w:ilvl="0" w:tplc="0424000B">
      <w:start w:val="1"/>
      <w:numFmt w:val="bullet"/>
      <w:lvlText w:val=""/>
      <w:lvlJc w:val="left"/>
      <w:pPr>
        <w:ind w:left="2160" w:hanging="360"/>
      </w:pPr>
      <w:rPr>
        <w:rFonts w:ascii="Wingdings" w:hAnsi="Wingdings"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9" w15:restartNumberingAfterBreak="0">
    <w:nsid w:val="17361A75"/>
    <w:multiLevelType w:val="hybridMultilevel"/>
    <w:tmpl w:val="FCCE36C6"/>
    <w:lvl w:ilvl="0" w:tplc="F34090B8">
      <w:start w:val="9"/>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203C6429"/>
    <w:multiLevelType w:val="hybridMultilevel"/>
    <w:tmpl w:val="8C54DD04"/>
    <w:lvl w:ilvl="0" w:tplc="B396160E">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0F3FEF"/>
    <w:multiLevelType w:val="hybridMultilevel"/>
    <w:tmpl w:val="DF02FA76"/>
    <w:lvl w:ilvl="0" w:tplc="3DCC269C">
      <w:start w:val="1"/>
      <w:numFmt w:val="decimal"/>
      <w:lvlText w:val="%1)"/>
      <w:lvlJc w:val="left"/>
      <w:pPr>
        <w:ind w:left="369"/>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86A4E550">
      <w:start w:val="1"/>
      <w:numFmt w:val="lowerLetter"/>
      <w:lvlText w:val="%2"/>
      <w:lvlJc w:val="left"/>
      <w:pPr>
        <w:ind w:left="108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B4269294">
      <w:start w:val="1"/>
      <w:numFmt w:val="lowerRoman"/>
      <w:lvlText w:val="%3"/>
      <w:lvlJc w:val="left"/>
      <w:pPr>
        <w:ind w:left="180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B3902CCE">
      <w:start w:val="1"/>
      <w:numFmt w:val="decimal"/>
      <w:lvlText w:val="%4"/>
      <w:lvlJc w:val="left"/>
      <w:pPr>
        <w:ind w:left="252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639CF240">
      <w:start w:val="1"/>
      <w:numFmt w:val="lowerLetter"/>
      <w:lvlText w:val="%5"/>
      <w:lvlJc w:val="left"/>
      <w:pPr>
        <w:ind w:left="324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3D3A3C52">
      <w:start w:val="1"/>
      <w:numFmt w:val="lowerRoman"/>
      <w:lvlText w:val="%6"/>
      <w:lvlJc w:val="left"/>
      <w:pPr>
        <w:ind w:left="396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791ED00A">
      <w:start w:val="1"/>
      <w:numFmt w:val="decimal"/>
      <w:lvlText w:val="%7"/>
      <w:lvlJc w:val="left"/>
      <w:pPr>
        <w:ind w:left="468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9C0E55C">
      <w:start w:val="1"/>
      <w:numFmt w:val="lowerLetter"/>
      <w:lvlText w:val="%8"/>
      <w:lvlJc w:val="left"/>
      <w:pPr>
        <w:ind w:left="540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8F1E12E8">
      <w:start w:val="1"/>
      <w:numFmt w:val="lowerRoman"/>
      <w:lvlText w:val="%9"/>
      <w:lvlJc w:val="left"/>
      <w:pPr>
        <w:ind w:left="612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13" w15:restartNumberingAfterBreak="0">
    <w:nsid w:val="27383850"/>
    <w:multiLevelType w:val="hybridMultilevel"/>
    <w:tmpl w:val="CF1622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50E27AC"/>
    <w:multiLevelType w:val="hybridMultilevel"/>
    <w:tmpl w:val="42D6660A"/>
    <w:lvl w:ilvl="0" w:tplc="185A7B5E">
      <w:numFmt w:val="bullet"/>
      <w:lvlText w:val="-"/>
      <w:lvlJc w:val="left"/>
      <w:pPr>
        <w:ind w:left="710" w:hanging="360"/>
      </w:pPr>
      <w:rPr>
        <w:rFonts w:ascii="Arial" w:eastAsia="Times New Roman" w:hAnsi="Arial" w:cs="Arial" w:hint="default"/>
      </w:rPr>
    </w:lvl>
    <w:lvl w:ilvl="1" w:tplc="04240003" w:tentative="1">
      <w:start w:val="1"/>
      <w:numFmt w:val="bullet"/>
      <w:lvlText w:val="o"/>
      <w:lvlJc w:val="left"/>
      <w:pPr>
        <w:ind w:left="1430" w:hanging="360"/>
      </w:pPr>
      <w:rPr>
        <w:rFonts w:ascii="Courier New" w:hAnsi="Courier New" w:cs="Courier New" w:hint="default"/>
      </w:rPr>
    </w:lvl>
    <w:lvl w:ilvl="2" w:tplc="04240005" w:tentative="1">
      <w:start w:val="1"/>
      <w:numFmt w:val="bullet"/>
      <w:lvlText w:val=""/>
      <w:lvlJc w:val="left"/>
      <w:pPr>
        <w:ind w:left="2150" w:hanging="360"/>
      </w:pPr>
      <w:rPr>
        <w:rFonts w:ascii="Wingdings" w:hAnsi="Wingdings" w:hint="default"/>
      </w:rPr>
    </w:lvl>
    <w:lvl w:ilvl="3" w:tplc="04240001" w:tentative="1">
      <w:start w:val="1"/>
      <w:numFmt w:val="bullet"/>
      <w:lvlText w:val=""/>
      <w:lvlJc w:val="left"/>
      <w:pPr>
        <w:ind w:left="2870" w:hanging="360"/>
      </w:pPr>
      <w:rPr>
        <w:rFonts w:ascii="Symbol" w:hAnsi="Symbol" w:hint="default"/>
      </w:rPr>
    </w:lvl>
    <w:lvl w:ilvl="4" w:tplc="04240003" w:tentative="1">
      <w:start w:val="1"/>
      <w:numFmt w:val="bullet"/>
      <w:lvlText w:val="o"/>
      <w:lvlJc w:val="left"/>
      <w:pPr>
        <w:ind w:left="3590" w:hanging="360"/>
      </w:pPr>
      <w:rPr>
        <w:rFonts w:ascii="Courier New" w:hAnsi="Courier New" w:cs="Courier New" w:hint="default"/>
      </w:rPr>
    </w:lvl>
    <w:lvl w:ilvl="5" w:tplc="04240005" w:tentative="1">
      <w:start w:val="1"/>
      <w:numFmt w:val="bullet"/>
      <w:lvlText w:val=""/>
      <w:lvlJc w:val="left"/>
      <w:pPr>
        <w:ind w:left="4310" w:hanging="360"/>
      </w:pPr>
      <w:rPr>
        <w:rFonts w:ascii="Wingdings" w:hAnsi="Wingdings" w:hint="default"/>
      </w:rPr>
    </w:lvl>
    <w:lvl w:ilvl="6" w:tplc="04240001" w:tentative="1">
      <w:start w:val="1"/>
      <w:numFmt w:val="bullet"/>
      <w:lvlText w:val=""/>
      <w:lvlJc w:val="left"/>
      <w:pPr>
        <w:ind w:left="5030" w:hanging="360"/>
      </w:pPr>
      <w:rPr>
        <w:rFonts w:ascii="Symbol" w:hAnsi="Symbol" w:hint="default"/>
      </w:rPr>
    </w:lvl>
    <w:lvl w:ilvl="7" w:tplc="04240003" w:tentative="1">
      <w:start w:val="1"/>
      <w:numFmt w:val="bullet"/>
      <w:lvlText w:val="o"/>
      <w:lvlJc w:val="left"/>
      <w:pPr>
        <w:ind w:left="5750" w:hanging="360"/>
      </w:pPr>
      <w:rPr>
        <w:rFonts w:ascii="Courier New" w:hAnsi="Courier New" w:cs="Courier New" w:hint="default"/>
      </w:rPr>
    </w:lvl>
    <w:lvl w:ilvl="8" w:tplc="04240005" w:tentative="1">
      <w:start w:val="1"/>
      <w:numFmt w:val="bullet"/>
      <w:lvlText w:val=""/>
      <w:lvlJc w:val="left"/>
      <w:pPr>
        <w:ind w:left="6470" w:hanging="360"/>
      </w:pPr>
      <w:rPr>
        <w:rFonts w:ascii="Wingdings" w:hAnsi="Wingdings" w:hint="default"/>
      </w:rPr>
    </w:lvl>
  </w:abstractNum>
  <w:abstractNum w:abstractNumId="15" w15:restartNumberingAfterBreak="0">
    <w:nsid w:val="3FF31C7B"/>
    <w:multiLevelType w:val="hybridMultilevel"/>
    <w:tmpl w:val="42D07454"/>
    <w:lvl w:ilvl="0" w:tplc="3A08B416">
      <w:start w:val="1"/>
      <w:numFmt w:val="decimal"/>
      <w:lvlText w:val="%1. "/>
      <w:lvlJc w:val="left"/>
      <w:pPr>
        <w:ind w:left="2487" w:hanging="360"/>
      </w:pPr>
      <w:rPr>
        <w:rFonts w:hint="default"/>
        <w:strike w:val="0"/>
      </w:rPr>
    </w:lvl>
    <w:lvl w:ilvl="1" w:tplc="04240019" w:tentative="1">
      <w:start w:val="1"/>
      <w:numFmt w:val="lowerLetter"/>
      <w:lvlText w:val="%2."/>
      <w:lvlJc w:val="left"/>
      <w:pPr>
        <w:ind w:left="3207" w:hanging="360"/>
      </w:pPr>
    </w:lvl>
    <w:lvl w:ilvl="2" w:tplc="0424001B" w:tentative="1">
      <w:start w:val="1"/>
      <w:numFmt w:val="lowerRoman"/>
      <w:lvlText w:val="%3."/>
      <w:lvlJc w:val="right"/>
      <w:pPr>
        <w:ind w:left="3927" w:hanging="180"/>
      </w:pPr>
    </w:lvl>
    <w:lvl w:ilvl="3" w:tplc="0424000F" w:tentative="1">
      <w:start w:val="1"/>
      <w:numFmt w:val="decimal"/>
      <w:lvlText w:val="%4."/>
      <w:lvlJc w:val="left"/>
      <w:pPr>
        <w:ind w:left="4647" w:hanging="360"/>
      </w:pPr>
    </w:lvl>
    <w:lvl w:ilvl="4" w:tplc="04240019" w:tentative="1">
      <w:start w:val="1"/>
      <w:numFmt w:val="lowerLetter"/>
      <w:lvlText w:val="%5."/>
      <w:lvlJc w:val="left"/>
      <w:pPr>
        <w:ind w:left="5367" w:hanging="360"/>
      </w:pPr>
    </w:lvl>
    <w:lvl w:ilvl="5" w:tplc="0424001B" w:tentative="1">
      <w:start w:val="1"/>
      <w:numFmt w:val="lowerRoman"/>
      <w:lvlText w:val="%6."/>
      <w:lvlJc w:val="right"/>
      <w:pPr>
        <w:ind w:left="6087" w:hanging="180"/>
      </w:pPr>
    </w:lvl>
    <w:lvl w:ilvl="6" w:tplc="0424000F" w:tentative="1">
      <w:start w:val="1"/>
      <w:numFmt w:val="decimal"/>
      <w:lvlText w:val="%7."/>
      <w:lvlJc w:val="left"/>
      <w:pPr>
        <w:ind w:left="6807" w:hanging="360"/>
      </w:pPr>
    </w:lvl>
    <w:lvl w:ilvl="7" w:tplc="04240019" w:tentative="1">
      <w:start w:val="1"/>
      <w:numFmt w:val="lowerLetter"/>
      <w:lvlText w:val="%8."/>
      <w:lvlJc w:val="left"/>
      <w:pPr>
        <w:ind w:left="7527" w:hanging="360"/>
      </w:pPr>
    </w:lvl>
    <w:lvl w:ilvl="8" w:tplc="0424001B" w:tentative="1">
      <w:start w:val="1"/>
      <w:numFmt w:val="lowerRoman"/>
      <w:lvlText w:val="%9."/>
      <w:lvlJc w:val="right"/>
      <w:pPr>
        <w:ind w:left="8247" w:hanging="180"/>
      </w:pPr>
    </w:lvl>
  </w:abstractNum>
  <w:abstractNum w:abstractNumId="16" w15:restartNumberingAfterBreak="0">
    <w:nsid w:val="434D2676"/>
    <w:multiLevelType w:val="hybridMultilevel"/>
    <w:tmpl w:val="4448ED6A"/>
    <w:lvl w:ilvl="0" w:tplc="044AFD8A">
      <w:start w:val="1"/>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5D8429A"/>
    <w:multiLevelType w:val="hybridMultilevel"/>
    <w:tmpl w:val="8F3C7CD8"/>
    <w:lvl w:ilvl="0" w:tplc="30B4D98C">
      <w:start w:val="1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16C55AA"/>
    <w:multiLevelType w:val="hybridMultilevel"/>
    <w:tmpl w:val="969458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4B01C2B"/>
    <w:multiLevelType w:val="hybridMultilevel"/>
    <w:tmpl w:val="4816C26E"/>
    <w:lvl w:ilvl="0" w:tplc="185A7B5E">
      <w:numFmt w:val="bullet"/>
      <w:lvlText w:val="-"/>
      <w:lvlJc w:val="left"/>
      <w:pPr>
        <w:ind w:left="718"/>
      </w:pPr>
      <w:rPr>
        <w:rFonts w:ascii="Arial" w:eastAsia="Times New Roman" w:hAnsi="Arial" w:cs="Arial" w:hint="default"/>
        <w:b w:val="0"/>
        <w:i w:val="0"/>
        <w:strike w:val="0"/>
        <w:dstrike w:val="0"/>
        <w:color w:val="000000"/>
        <w:sz w:val="32"/>
        <w:szCs w:val="32"/>
        <w:u w:val="none" w:color="000000"/>
        <w:bdr w:val="none" w:sz="0" w:space="0" w:color="auto"/>
        <w:shd w:val="clear" w:color="auto" w:fill="auto"/>
        <w:vertAlign w:val="baseline"/>
      </w:rPr>
    </w:lvl>
    <w:lvl w:ilvl="1" w:tplc="67B64A9C">
      <w:start w:val="1"/>
      <w:numFmt w:val="decimal"/>
      <w:lvlRestart w:val="0"/>
      <w:lvlText w:val="%2."/>
      <w:lvlJc w:val="left"/>
      <w:pPr>
        <w:ind w:left="811"/>
      </w:pPr>
      <w:rPr>
        <w:rFonts w:ascii="Arial" w:eastAsia="Calibri" w:hAnsi="Arial" w:cs="Arial" w:hint="default"/>
        <w:b/>
        <w:i w:val="0"/>
        <w:strike w:val="0"/>
        <w:dstrike w:val="0"/>
        <w:color w:val="000000"/>
        <w:sz w:val="18"/>
        <w:szCs w:val="18"/>
        <w:u w:val="none" w:color="000000"/>
        <w:bdr w:val="none" w:sz="0" w:space="0" w:color="auto"/>
        <w:shd w:val="clear" w:color="auto" w:fill="auto"/>
        <w:vertAlign w:val="baseline"/>
      </w:rPr>
    </w:lvl>
    <w:lvl w:ilvl="2" w:tplc="C2782E96">
      <w:start w:val="1"/>
      <w:numFmt w:val="lowerRoman"/>
      <w:lvlText w:val="%3"/>
      <w:lvlJc w:val="left"/>
      <w:pPr>
        <w:ind w:left="551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8C645FE6">
      <w:start w:val="1"/>
      <w:numFmt w:val="decimal"/>
      <w:lvlText w:val="%4"/>
      <w:lvlJc w:val="left"/>
      <w:pPr>
        <w:ind w:left="623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8A020874">
      <w:start w:val="1"/>
      <w:numFmt w:val="lowerLetter"/>
      <w:lvlText w:val="%5"/>
      <w:lvlJc w:val="left"/>
      <w:pPr>
        <w:ind w:left="695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B3203E80">
      <w:start w:val="1"/>
      <w:numFmt w:val="lowerRoman"/>
      <w:lvlText w:val="%6"/>
      <w:lvlJc w:val="left"/>
      <w:pPr>
        <w:ind w:left="767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FD728428">
      <w:start w:val="1"/>
      <w:numFmt w:val="decimal"/>
      <w:lvlText w:val="%7"/>
      <w:lvlJc w:val="left"/>
      <w:pPr>
        <w:ind w:left="839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5FE8D956">
      <w:start w:val="1"/>
      <w:numFmt w:val="lowerLetter"/>
      <w:lvlText w:val="%8"/>
      <w:lvlJc w:val="left"/>
      <w:pPr>
        <w:ind w:left="911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6B309088">
      <w:start w:val="1"/>
      <w:numFmt w:val="lowerRoman"/>
      <w:lvlText w:val="%9"/>
      <w:lvlJc w:val="left"/>
      <w:pPr>
        <w:ind w:left="983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21" w15:restartNumberingAfterBreak="0">
    <w:nsid w:val="5ED31F30"/>
    <w:multiLevelType w:val="hybridMultilevel"/>
    <w:tmpl w:val="5A40D7D8"/>
    <w:lvl w:ilvl="0" w:tplc="185A7B5E">
      <w:numFmt w:val="bullet"/>
      <w:lvlText w:val="-"/>
      <w:lvlJc w:val="left"/>
      <w:pPr>
        <w:ind w:left="1094" w:hanging="360"/>
      </w:pPr>
      <w:rPr>
        <w:rFonts w:ascii="Arial" w:eastAsia="Times New Roman" w:hAnsi="Arial" w:cs="Arial" w:hint="default"/>
      </w:rPr>
    </w:lvl>
    <w:lvl w:ilvl="1" w:tplc="04240003" w:tentative="1">
      <w:start w:val="1"/>
      <w:numFmt w:val="bullet"/>
      <w:lvlText w:val="o"/>
      <w:lvlJc w:val="left"/>
      <w:pPr>
        <w:ind w:left="1814" w:hanging="360"/>
      </w:pPr>
      <w:rPr>
        <w:rFonts w:ascii="Courier New" w:hAnsi="Courier New" w:cs="Courier New" w:hint="default"/>
      </w:rPr>
    </w:lvl>
    <w:lvl w:ilvl="2" w:tplc="04240005" w:tentative="1">
      <w:start w:val="1"/>
      <w:numFmt w:val="bullet"/>
      <w:lvlText w:val=""/>
      <w:lvlJc w:val="left"/>
      <w:pPr>
        <w:ind w:left="2534" w:hanging="360"/>
      </w:pPr>
      <w:rPr>
        <w:rFonts w:ascii="Wingdings" w:hAnsi="Wingdings" w:hint="default"/>
      </w:rPr>
    </w:lvl>
    <w:lvl w:ilvl="3" w:tplc="04240001" w:tentative="1">
      <w:start w:val="1"/>
      <w:numFmt w:val="bullet"/>
      <w:lvlText w:val=""/>
      <w:lvlJc w:val="left"/>
      <w:pPr>
        <w:ind w:left="3254" w:hanging="360"/>
      </w:pPr>
      <w:rPr>
        <w:rFonts w:ascii="Symbol" w:hAnsi="Symbol" w:hint="default"/>
      </w:rPr>
    </w:lvl>
    <w:lvl w:ilvl="4" w:tplc="04240003" w:tentative="1">
      <w:start w:val="1"/>
      <w:numFmt w:val="bullet"/>
      <w:lvlText w:val="o"/>
      <w:lvlJc w:val="left"/>
      <w:pPr>
        <w:ind w:left="3974" w:hanging="360"/>
      </w:pPr>
      <w:rPr>
        <w:rFonts w:ascii="Courier New" w:hAnsi="Courier New" w:cs="Courier New" w:hint="default"/>
      </w:rPr>
    </w:lvl>
    <w:lvl w:ilvl="5" w:tplc="04240005" w:tentative="1">
      <w:start w:val="1"/>
      <w:numFmt w:val="bullet"/>
      <w:lvlText w:val=""/>
      <w:lvlJc w:val="left"/>
      <w:pPr>
        <w:ind w:left="4694" w:hanging="360"/>
      </w:pPr>
      <w:rPr>
        <w:rFonts w:ascii="Wingdings" w:hAnsi="Wingdings" w:hint="default"/>
      </w:rPr>
    </w:lvl>
    <w:lvl w:ilvl="6" w:tplc="04240001" w:tentative="1">
      <w:start w:val="1"/>
      <w:numFmt w:val="bullet"/>
      <w:lvlText w:val=""/>
      <w:lvlJc w:val="left"/>
      <w:pPr>
        <w:ind w:left="5414" w:hanging="360"/>
      </w:pPr>
      <w:rPr>
        <w:rFonts w:ascii="Symbol" w:hAnsi="Symbol" w:hint="default"/>
      </w:rPr>
    </w:lvl>
    <w:lvl w:ilvl="7" w:tplc="04240003" w:tentative="1">
      <w:start w:val="1"/>
      <w:numFmt w:val="bullet"/>
      <w:lvlText w:val="o"/>
      <w:lvlJc w:val="left"/>
      <w:pPr>
        <w:ind w:left="6134" w:hanging="360"/>
      </w:pPr>
      <w:rPr>
        <w:rFonts w:ascii="Courier New" w:hAnsi="Courier New" w:cs="Courier New" w:hint="default"/>
      </w:rPr>
    </w:lvl>
    <w:lvl w:ilvl="8" w:tplc="04240005" w:tentative="1">
      <w:start w:val="1"/>
      <w:numFmt w:val="bullet"/>
      <w:lvlText w:val=""/>
      <w:lvlJc w:val="left"/>
      <w:pPr>
        <w:ind w:left="6854" w:hanging="360"/>
      </w:pPr>
      <w:rPr>
        <w:rFonts w:ascii="Wingdings" w:hAnsi="Wingdings" w:hint="default"/>
      </w:rPr>
    </w:lvl>
  </w:abstractNum>
  <w:abstractNum w:abstractNumId="22" w15:restartNumberingAfterBreak="0">
    <w:nsid w:val="62DA145D"/>
    <w:multiLevelType w:val="hybridMultilevel"/>
    <w:tmpl w:val="B582E9C4"/>
    <w:lvl w:ilvl="0" w:tplc="DFD69F6A">
      <w:start w:val="9"/>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9E71ECA"/>
    <w:multiLevelType w:val="hybridMultilevel"/>
    <w:tmpl w:val="7890AF64"/>
    <w:lvl w:ilvl="0" w:tplc="30B4D98C">
      <w:start w:val="1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5" w15:restartNumberingAfterBreak="0">
    <w:nsid w:val="6A7C6716"/>
    <w:multiLevelType w:val="hybridMultilevel"/>
    <w:tmpl w:val="2084BF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E016AE8"/>
    <w:multiLevelType w:val="multilevel"/>
    <w:tmpl w:val="2114831E"/>
    <w:styleLink w:val="Headings"/>
    <w:lvl w:ilvl="0">
      <w:start w:val="1"/>
      <w:numFmt w:val="decimal"/>
      <w:pStyle w:val="Naslov1"/>
      <w:lvlText w:val="%1."/>
      <w:lvlJc w:val="left"/>
      <w:pPr>
        <w:ind w:left="357" w:hanging="357"/>
      </w:p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7" w15:restartNumberingAfterBreak="0">
    <w:nsid w:val="71DB252D"/>
    <w:multiLevelType w:val="hybridMultilevel"/>
    <w:tmpl w:val="BFDCF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4AA779B"/>
    <w:multiLevelType w:val="hybridMultilevel"/>
    <w:tmpl w:val="D242C2E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B2D38E1"/>
    <w:multiLevelType w:val="hybridMultilevel"/>
    <w:tmpl w:val="53AAFBB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C121A72"/>
    <w:multiLevelType w:val="hybridMultilevel"/>
    <w:tmpl w:val="67C2E3D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16cid:durableId="210314963">
    <w:abstractNumId w:val="26"/>
  </w:num>
  <w:num w:numId="2" w16cid:durableId="1412046101">
    <w:abstractNumId w:val="10"/>
    <w:lvlOverride w:ilvl="0">
      <w:lvl w:ilvl="0">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1208" w:hanging="357"/>
        </w:pPr>
        <w:rPr>
          <w:rFonts w:hint="default"/>
          <w:b/>
          <w:bCs/>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967618330">
    <w:abstractNumId w:val="24"/>
  </w:num>
  <w:num w:numId="4" w16cid:durableId="974063967">
    <w:abstractNumId w:val="15"/>
  </w:num>
  <w:num w:numId="5" w16cid:durableId="429467871">
    <w:abstractNumId w:val="5"/>
  </w:num>
  <w:num w:numId="6" w16cid:durableId="942345880">
    <w:abstractNumId w:val="2"/>
  </w:num>
  <w:num w:numId="7" w16cid:durableId="1433627183">
    <w:abstractNumId w:val="17"/>
  </w:num>
  <w:num w:numId="8" w16cid:durableId="1923251867">
    <w:abstractNumId w:val="4"/>
  </w:num>
  <w:num w:numId="9" w16cid:durableId="1538928177">
    <w:abstractNumId w:val="10"/>
    <w:lvlOverride w:ilvl="0">
      <w:lvl w:ilvl="0">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0" w16cid:durableId="1124498182">
    <w:abstractNumId w:val="27"/>
  </w:num>
  <w:num w:numId="11" w16cid:durableId="2033147852">
    <w:abstractNumId w:val="23"/>
  </w:num>
  <w:num w:numId="12" w16cid:durableId="1129711530">
    <w:abstractNumId w:val="19"/>
  </w:num>
  <w:num w:numId="13" w16cid:durableId="1731266761">
    <w:abstractNumId w:val="8"/>
  </w:num>
  <w:num w:numId="14" w16cid:durableId="735931618">
    <w:abstractNumId w:val="28"/>
  </w:num>
  <w:num w:numId="15" w16cid:durableId="1250000889">
    <w:abstractNumId w:val="28"/>
  </w:num>
  <w:num w:numId="16" w16cid:durableId="44665943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6538819">
    <w:abstractNumId w:val="18"/>
  </w:num>
  <w:num w:numId="18" w16cid:durableId="29916433">
    <w:abstractNumId w:val="9"/>
  </w:num>
  <w:num w:numId="19" w16cid:durableId="10635278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72297722">
    <w:abstractNumId w:val="22"/>
  </w:num>
  <w:num w:numId="21" w16cid:durableId="1394818618">
    <w:abstractNumId w:val="13"/>
  </w:num>
  <w:num w:numId="22" w16cid:durableId="1360427441">
    <w:abstractNumId w:val="12"/>
  </w:num>
  <w:num w:numId="23" w16cid:durableId="670178896">
    <w:abstractNumId w:val="20"/>
  </w:num>
  <w:num w:numId="24" w16cid:durableId="395009369">
    <w:abstractNumId w:val="7"/>
  </w:num>
  <w:num w:numId="25" w16cid:durableId="1911113286">
    <w:abstractNumId w:val="21"/>
  </w:num>
  <w:num w:numId="26" w16cid:durableId="1219315548">
    <w:abstractNumId w:val="6"/>
  </w:num>
  <w:num w:numId="27" w16cid:durableId="1105734726">
    <w:abstractNumId w:val="14"/>
  </w:num>
  <w:num w:numId="28" w16cid:durableId="1505515887">
    <w:abstractNumId w:val="30"/>
  </w:num>
  <w:num w:numId="29" w16cid:durableId="1506434146">
    <w:abstractNumId w:val="25"/>
  </w:num>
  <w:num w:numId="30" w16cid:durableId="1101339204">
    <w:abstractNumId w:val="29"/>
  </w:num>
  <w:num w:numId="31" w16cid:durableId="647393999">
    <w:abstractNumId w:val="16"/>
  </w:num>
  <w:num w:numId="32" w16cid:durableId="128208733">
    <w:abstractNumId w:val="29"/>
    <w:lvlOverride w:ilvl="0"/>
    <w:lvlOverride w:ilvl="1"/>
    <w:lvlOverride w:ilvl="2"/>
    <w:lvlOverride w:ilvl="3"/>
    <w:lvlOverride w:ilvl="4"/>
    <w:lvlOverride w:ilvl="5"/>
    <w:lvlOverride w:ilvl="6"/>
    <w:lvlOverride w:ilvl="7"/>
    <w:lvlOverride w:ilvl="8"/>
  </w:num>
  <w:num w:numId="33" w16cid:durableId="544292962">
    <w:abstractNumId w:val="16"/>
    <w:lvlOverride w:ilvl="0"/>
    <w:lvlOverride w:ilvl="1"/>
    <w:lvlOverride w:ilvl="2"/>
    <w:lvlOverride w:ilvl="3"/>
    <w:lvlOverride w:ilvl="4"/>
    <w:lvlOverride w:ilvl="5"/>
    <w:lvlOverride w:ilvl="6"/>
    <w:lvlOverride w:ilvl="7"/>
    <w:lvlOverride w:ilvl="8"/>
  </w:num>
  <w:num w:numId="34" w16cid:durableId="1901480144">
    <w:abstractNumId w:val="29"/>
    <w:lvlOverride w:ilvl="0"/>
    <w:lvlOverride w:ilvl="1"/>
    <w:lvlOverride w:ilvl="2"/>
    <w:lvlOverride w:ilvl="3"/>
    <w:lvlOverride w:ilvl="4"/>
    <w:lvlOverride w:ilvl="5"/>
    <w:lvlOverride w:ilvl="6"/>
    <w:lvlOverride w:ilvl="7"/>
    <w:lvlOverride w:ilvl="8"/>
  </w:num>
  <w:num w:numId="35" w16cid:durableId="1208564888">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1768"/>
    <w:rsid w:val="000028D4"/>
    <w:rsid w:val="00002A2A"/>
    <w:rsid w:val="00003073"/>
    <w:rsid w:val="00004B23"/>
    <w:rsid w:val="000050ED"/>
    <w:rsid w:val="00005F4B"/>
    <w:rsid w:val="000063C2"/>
    <w:rsid w:val="00010231"/>
    <w:rsid w:val="000108F9"/>
    <w:rsid w:val="00010A21"/>
    <w:rsid w:val="00010E67"/>
    <w:rsid w:val="00011ADB"/>
    <w:rsid w:val="000124BB"/>
    <w:rsid w:val="00012D9C"/>
    <w:rsid w:val="00013AB3"/>
    <w:rsid w:val="00013C2F"/>
    <w:rsid w:val="00013EB5"/>
    <w:rsid w:val="00015DD6"/>
    <w:rsid w:val="00015F99"/>
    <w:rsid w:val="000169B6"/>
    <w:rsid w:val="000169CF"/>
    <w:rsid w:val="00021787"/>
    <w:rsid w:val="0002277F"/>
    <w:rsid w:val="00022F87"/>
    <w:rsid w:val="00023293"/>
    <w:rsid w:val="00024EB6"/>
    <w:rsid w:val="0002665E"/>
    <w:rsid w:val="000344DF"/>
    <w:rsid w:val="0003458C"/>
    <w:rsid w:val="000362F8"/>
    <w:rsid w:val="000366C8"/>
    <w:rsid w:val="0003789F"/>
    <w:rsid w:val="000417EE"/>
    <w:rsid w:val="00044A6F"/>
    <w:rsid w:val="00050419"/>
    <w:rsid w:val="00053B35"/>
    <w:rsid w:val="00053EBD"/>
    <w:rsid w:val="00053EFD"/>
    <w:rsid w:val="00053F1C"/>
    <w:rsid w:val="000552E9"/>
    <w:rsid w:val="000561FF"/>
    <w:rsid w:val="00056FBB"/>
    <w:rsid w:val="000576FB"/>
    <w:rsid w:val="00060E2A"/>
    <w:rsid w:val="0006117D"/>
    <w:rsid w:val="00061781"/>
    <w:rsid w:val="000646AA"/>
    <w:rsid w:val="0006500B"/>
    <w:rsid w:val="0006549C"/>
    <w:rsid w:val="00065CD3"/>
    <w:rsid w:val="0007004C"/>
    <w:rsid w:val="0007218E"/>
    <w:rsid w:val="0007348B"/>
    <w:rsid w:val="000757BF"/>
    <w:rsid w:val="00076605"/>
    <w:rsid w:val="00077BD5"/>
    <w:rsid w:val="00077D73"/>
    <w:rsid w:val="00080F6A"/>
    <w:rsid w:val="0008140E"/>
    <w:rsid w:val="00081E4B"/>
    <w:rsid w:val="00082568"/>
    <w:rsid w:val="00082954"/>
    <w:rsid w:val="00083B88"/>
    <w:rsid w:val="000846A4"/>
    <w:rsid w:val="00084A7D"/>
    <w:rsid w:val="00085211"/>
    <w:rsid w:val="00087E6A"/>
    <w:rsid w:val="0009010A"/>
    <w:rsid w:val="000918E8"/>
    <w:rsid w:val="00091B32"/>
    <w:rsid w:val="0009239E"/>
    <w:rsid w:val="00093BDF"/>
    <w:rsid w:val="000965DF"/>
    <w:rsid w:val="00096C13"/>
    <w:rsid w:val="00097A70"/>
    <w:rsid w:val="000A07FB"/>
    <w:rsid w:val="000A228E"/>
    <w:rsid w:val="000A3259"/>
    <w:rsid w:val="000A351D"/>
    <w:rsid w:val="000A4471"/>
    <w:rsid w:val="000A45B0"/>
    <w:rsid w:val="000A4B6A"/>
    <w:rsid w:val="000A4C96"/>
    <w:rsid w:val="000A5083"/>
    <w:rsid w:val="000A5914"/>
    <w:rsid w:val="000A71DC"/>
    <w:rsid w:val="000A76DB"/>
    <w:rsid w:val="000B1234"/>
    <w:rsid w:val="000B1CE3"/>
    <w:rsid w:val="000B575B"/>
    <w:rsid w:val="000B64F7"/>
    <w:rsid w:val="000B66C4"/>
    <w:rsid w:val="000B7A9C"/>
    <w:rsid w:val="000C2084"/>
    <w:rsid w:val="000C735E"/>
    <w:rsid w:val="000C792E"/>
    <w:rsid w:val="000C799C"/>
    <w:rsid w:val="000D08C0"/>
    <w:rsid w:val="000D0F0C"/>
    <w:rsid w:val="000D1994"/>
    <w:rsid w:val="000D3BC9"/>
    <w:rsid w:val="000D45DA"/>
    <w:rsid w:val="000D5715"/>
    <w:rsid w:val="000D713F"/>
    <w:rsid w:val="000E10F9"/>
    <w:rsid w:val="000E2AF5"/>
    <w:rsid w:val="000E3665"/>
    <w:rsid w:val="000E43C4"/>
    <w:rsid w:val="000E4C14"/>
    <w:rsid w:val="000E58F2"/>
    <w:rsid w:val="000E686A"/>
    <w:rsid w:val="000E755F"/>
    <w:rsid w:val="000E7B85"/>
    <w:rsid w:val="000E7E80"/>
    <w:rsid w:val="000E7F9E"/>
    <w:rsid w:val="000F085B"/>
    <w:rsid w:val="000F1908"/>
    <w:rsid w:val="000F361B"/>
    <w:rsid w:val="000F70AF"/>
    <w:rsid w:val="000F75C6"/>
    <w:rsid w:val="001003DB"/>
    <w:rsid w:val="0010076A"/>
    <w:rsid w:val="0010091F"/>
    <w:rsid w:val="00100972"/>
    <w:rsid w:val="00100AA0"/>
    <w:rsid w:val="00101682"/>
    <w:rsid w:val="00103EAE"/>
    <w:rsid w:val="001056FA"/>
    <w:rsid w:val="00105C4C"/>
    <w:rsid w:val="00107834"/>
    <w:rsid w:val="00107846"/>
    <w:rsid w:val="0011010D"/>
    <w:rsid w:val="00111C66"/>
    <w:rsid w:val="0011549B"/>
    <w:rsid w:val="001158B5"/>
    <w:rsid w:val="0011613B"/>
    <w:rsid w:val="00116214"/>
    <w:rsid w:val="00120550"/>
    <w:rsid w:val="00121908"/>
    <w:rsid w:val="00121D64"/>
    <w:rsid w:val="001221C3"/>
    <w:rsid w:val="0012400D"/>
    <w:rsid w:val="00124D12"/>
    <w:rsid w:val="00126055"/>
    <w:rsid w:val="00126AFC"/>
    <w:rsid w:val="00126FA0"/>
    <w:rsid w:val="001317DD"/>
    <w:rsid w:val="00131CF2"/>
    <w:rsid w:val="0013384E"/>
    <w:rsid w:val="00135641"/>
    <w:rsid w:val="00140271"/>
    <w:rsid w:val="00141A58"/>
    <w:rsid w:val="0014274B"/>
    <w:rsid w:val="00142B7E"/>
    <w:rsid w:val="00142EA9"/>
    <w:rsid w:val="00143616"/>
    <w:rsid w:val="001459BC"/>
    <w:rsid w:val="001465A1"/>
    <w:rsid w:val="0014694B"/>
    <w:rsid w:val="00150B80"/>
    <w:rsid w:val="00152883"/>
    <w:rsid w:val="00152B13"/>
    <w:rsid w:val="00152D6A"/>
    <w:rsid w:val="00153795"/>
    <w:rsid w:val="00156AD0"/>
    <w:rsid w:val="00161559"/>
    <w:rsid w:val="00161942"/>
    <w:rsid w:val="00164F36"/>
    <w:rsid w:val="001661AB"/>
    <w:rsid w:val="0016652B"/>
    <w:rsid w:val="00166710"/>
    <w:rsid w:val="00166B3B"/>
    <w:rsid w:val="001716C5"/>
    <w:rsid w:val="00171AB8"/>
    <w:rsid w:val="00172916"/>
    <w:rsid w:val="0017345D"/>
    <w:rsid w:val="0017436F"/>
    <w:rsid w:val="00174D87"/>
    <w:rsid w:val="00176382"/>
    <w:rsid w:val="0017690A"/>
    <w:rsid w:val="00182BED"/>
    <w:rsid w:val="00182D81"/>
    <w:rsid w:val="0018319F"/>
    <w:rsid w:val="00183910"/>
    <w:rsid w:val="0018465B"/>
    <w:rsid w:val="00185D37"/>
    <w:rsid w:val="0018717F"/>
    <w:rsid w:val="00187E53"/>
    <w:rsid w:val="00192E9F"/>
    <w:rsid w:val="00195B86"/>
    <w:rsid w:val="00196E54"/>
    <w:rsid w:val="00197032"/>
    <w:rsid w:val="001A103E"/>
    <w:rsid w:val="001A2887"/>
    <w:rsid w:val="001A407F"/>
    <w:rsid w:val="001A4565"/>
    <w:rsid w:val="001A4F26"/>
    <w:rsid w:val="001A6646"/>
    <w:rsid w:val="001A67D0"/>
    <w:rsid w:val="001A68A1"/>
    <w:rsid w:val="001A7DE7"/>
    <w:rsid w:val="001B0726"/>
    <w:rsid w:val="001B6746"/>
    <w:rsid w:val="001B6B52"/>
    <w:rsid w:val="001C01BA"/>
    <w:rsid w:val="001C046A"/>
    <w:rsid w:val="001C095A"/>
    <w:rsid w:val="001C23D7"/>
    <w:rsid w:val="001C465D"/>
    <w:rsid w:val="001C5AE3"/>
    <w:rsid w:val="001C6056"/>
    <w:rsid w:val="001C663D"/>
    <w:rsid w:val="001C77E2"/>
    <w:rsid w:val="001D0581"/>
    <w:rsid w:val="001D16B2"/>
    <w:rsid w:val="001D2848"/>
    <w:rsid w:val="001D46BA"/>
    <w:rsid w:val="001D60F0"/>
    <w:rsid w:val="001D6A27"/>
    <w:rsid w:val="001E1E80"/>
    <w:rsid w:val="001E2EA1"/>
    <w:rsid w:val="001E5ADE"/>
    <w:rsid w:val="001E685C"/>
    <w:rsid w:val="001E71D7"/>
    <w:rsid w:val="001F0C07"/>
    <w:rsid w:val="001F0EF5"/>
    <w:rsid w:val="001F21D7"/>
    <w:rsid w:val="001F22A5"/>
    <w:rsid w:val="001F2C54"/>
    <w:rsid w:val="001F614F"/>
    <w:rsid w:val="001F6F87"/>
    <w:rsid w:val="002016D3"/>
    <w:rsid w:val="00201F06"/>
    <w:rsid w:val="00203401"/>
    <w:rsid w:val="00203DEC"/>
    <w:rsid w:val="0020506B"/>
    <w:rsid w:val="002067F6"/>
    <w:rsid w:val="00206C79"/>
    <w:rsid w:val="0020798C"/>
    <w:rsid w:val="002116EC"/>
    <w:rsid w:val="00212D48"/>
    <w:rsid w:val="00213143"/>
    <w:rsid w:val="00213702"/>
    <w:rsid w:val="00213A94"/>
    <w:rsid w:val="00214A8B"/>
    <w:rsid w:val="0021682A"/>
    <w:rsid w:val="00216B4D"/>
    <w:rsid w:val="00216BAB"/>
    <w:rsid w:val="00217E26"/>
    <w:rsid w:val="00220FE1"/>
    <w:rsid w:val="002219DB"/>
    <w:rsid w:val="00222244"/>
    <w:rsid w:val="00222835"/>
    <w:rsid w:val="002231A9"/>
    <w:rsid w:val="002242C7"/>
    <w:rsid w:val="00224601"/>
    <w:rsid w:val="0022522F"/>
    <w:rsid w:val="00227C54"/>
    <w:rsid w:val="0023213F"/>
    <w:rsid w:val="0023278C"/>
    <w:rsid w:val="00232CB5"/>
    <w:rsid w:val="00233058"/>
    <w:rsid w:val="0023306B"/>
    <w:rsid w:val="002336D8"/>
    <w:rsid w:val="00233DBC"/>
    <w:rsid w:val="002340B4"/>
    <w:rsid w:val="00234453"/>
    <w:rsid w:val="00235C37"/>
    <w:rsid w:val="00236804"/>
    <w:rsid w:val="00237077"/>
    <w:rsid w:val="002405F1"/>
    <w:rsid w:val="00241457"/>
    <w:rsid w:val="00241972"/>
    <w:rsid w:val="00242AB7"/>
    <w:rsid w:val="00242FED"/>
    <w:rsid w:val="00243B79"/>
    <w:rsid w:val="00244306"/>
    <w:rsid w:val="00244EAA"/>
    <w:rsid w:val="00245993"/>
    <w:rsid w:val="002459B7"/>
    <w:rsid w:val="00246A9E"/>
    <w:rsid w:val="002476F3"/>
    <w:rsid w:val="00247AC3"/>
    <w:rsid w:val="00247EE6"/>
    <w:rsid w:val="00250608"/>
    <w:rsid w:val="0025212F"/>
    <w:rsid w:val="00252B1F"/>
    <w:rsid w:val="002547F9"/>
    <w:rsid w:val="00254EAD"/>
    <w:rsid w:val="00255411"/>
    <w:rsid w:val="00255517"/>
    <w:rsid w:val="00255AC7"/>
    <w:rsid w:val="00257005"/>
    <w:rsid w:val="00257917"/>
    <w:rsid w:val="00261DF2"/>
    <w:rsid w:val="0026289B"/>
    <w:rsid w:val="00262DC7"/>
    <w:rsid w:val="00262E10"/>
    <w:rsid w:val="002630BA"/>
    <w:rsid w:val="002637CD"/>
    <w:rsid w:val="002639F8"/>
    <w:rsid w:val="00263CE3"/>
    <w:rsid w:val="00263F7A"/>
    <w:rsid w:val="00265BB2"/>
    <w:rsid w:val="00265C44"/>
    <w:rsid w:val="00267C72"/>
    <w:rsid w:val="00267F5B"/>
    <w:rsid w:val="00270A35"/>
    <w:rsid w:val="0027115D"/>
    <w:rsid w:val="00272063"/>
    <w:rsid w:val="00274551"/>
    <w:rsid w:val="00274A0F"/>
    <w:rsid w:val="00275F13"/>
    <w:rsid w:val="00276747"/>
    <w:rsid w:val="002769E8"/>
    <w:rsid w:val="00280C52"/>
    <w:rsid w:val="0028148F"/>
    <w:rsid w:val="002814E9"/>
    <w:rsid w:val="00281AAF"/>
    <w:rsid w:val="00282BAD"/>
    <w:rsid w:val="00282C53"/>
    <w:rsid w:val="002838E4"/>
    <w:rsid w:val="00284CC9"/>
    <w:rsid w:val="002851C4"/>
    <w:rsid w:val="002863CD"/>
    <w:rsid w:val="002903E9"/>
    <w:rsid w:val="00290A7D"/>
    <w:rsid w:val="00292D53"/>
    <w:rsid w:val="00293B90"/>
    <w:rsid w:val="0029441A"/>
    <w:rsid w:val="002958FE"/>
    <w:rsid w:val="00296F26"/>
    <w:rsid w:val="002A0022"/>
    <w:rsid w:val="002A15A9"/>
    <w:rsid w:val="002A367F"/>
    <w:rsid w:val="002A4D70"/>
    <w:rsid w:val="002A6853"/>
    <w:rsid w:val="002B02DD"/>
    <w:rsid w:val="002B0C97"/>
    <w:rsid w:val="002B2B13"/>
    <w:rsid w:val="002B3DD7"/>
    <w:rsid w:val="002B4C03"/>
    <w:rsid w:val="002B5032"/>
    <w:rsid w:val="002B5236"/>
    <w:rsid w:val="002B713C"/>
    <w:rsid w:val="002B7643"/>
    <w:rsid w:val="002C035F"/>
    <w:rsid w:val="002C173A"/>
    <w:rsid w:val="002C2EB6"/>
    <w:rsid w:val="002C31A4"/>
    <w:rsid w:val="002C427C"/>
    <w:rsid w:val="002C5389"/>
    <w:rsid w:val="002C7C3E"/>
    <w:rsid w:val="002D0042"/>
    <w:rsid w:val="002D052B"/>
    <w:rsid w:val="002D282C"/>
    <w:rsid w:val="002D3D13"/>
    <w:rsid w:val="002D4C09"/>
    <w:rsid w:val="002D4F2D"/>
    <w:rsid w:val="002D5895"/>
    <w:rsid w:val="002D6973"/>
    <w:rsid w:val="002D6CB5"/>
    <w:rsid w:val="002E0122"/>
    <w:rsid w:val="002E0906"/>
    <w:rsid w:val="002E0C83"/>
    <w:rsid w:val="002E1486"/>
    <w:rsid w:val="002E383E"/>
    <w:rsid w:val="002E3BB5"/>
    <w:rsid w:val="002E4ECA"/>
    <w:rsid w:val="002E75A9"/>
    <w:rsid w:val="002E7861"/>
    <w:rsid w:val="002F0418"/>
    <w:rsid w:val="002F11B7"/>
    <w:rsid w:val="002F2A8A"/>
    <w:rsid w:val="002F39DE"/>
    <w:rsid w:val="002F3D91"/>
    <w:rsid w:val="002F5592"/>
    <w:rsid w:val="002F584F"/>
    <w:rsid w:val="002F7658"/>
    <w:rsid w:val="002F7F47"/>
    <w:rsid w:val="002F7F9C"/>
    <w:rsid w:val="00300276"/>
    <w:rsid w:val="0030028A"/>
    <w:rsid w:val="003009F5"/>
    <w:rsid w:val="00303271"/>
    <w:rsid w:val="00303B96"/>
    <w:rsid w:val="00303D96"/>
    <w:rsid w:val="00304BC5"/>
    <w:rsid w:val="003056E4"/>
    <w:rsid w:val="003059ED"/>
    <w:rsid w:val="00306937"/>
    <w:rsid w:val="003071EA"/>
    <w:rsid w:val="00307EBF"/>
    <w:rsid w:val="00307F19"/>
    <w:rsid w:val="00307F37"/>
    <w:rsid w:val="00310087"/>
    <w:rsid w:val="00310D03"/>
    <w:rsid w:val="00312403"/>
    <w:rsid w:val="003144CE"/>
    <w:rsid w:val="003146A2"/>
    <w:rsid w:val="00315316"/>
    <w:rsid w:val="003154A8"/>
    <w:rsid w:val="00316E5D"/>
    <w:rsid w:val="003174CC"/>
    <w:rsid w:val="0031783E"/>
    <w:rsid w:val="00320AE5"/>
    <w:rsid w:val="00321E8F"/>
    <w:rsid w:val="003220BA"/>
    <w:rsid w:val="00322E01"/>
    <w:rsid w:val="0032399A"/>
    <w:rsid w:val="00323DE4"/>
    <w:rsid w:val="00324DB4"/>
    <w:rsid w:val="003259F8"/>
    <w:rsid w:val="003273AB"/>
    <w:rsid w:val="00327FD1"/>
    <w:rsid w:val="00333316"/>
    <w:rsid w:val="003334F7"/>
    <w:rsid w:val="00333521"/>
    <w:rsid w:val="00333B73"/>
    <w:rsid w:val="00334B1F"/>
    <w:rsid w:val="003353C1"/>
    <w:rsid w:val="00335ECD"/>
    <w:rsid w:val="00335EE6"/>
    <w:rsid w:val="00336530"/>
    <w:rsid w:val="0033730D"/>
    <w:rsid w:val="00341238"/>
    <w:rsid w:val="00341558"/>
    <w:rsid w:val="00342B1C"/>
    <w:rsid w:val="003439F3"/>
    <w:rsid w:val="00343A24"/>
    <w:rsid w:val="00343BF6"/>
    <w:rsid w:val="003440EB"/>
    <w:rsid w:val="00345728"/>
    <w:rsid w:val="00345EE9"/>
    <w:rsid w:val="00346123"/>
    <w:rsid w:val="003468BE"/>
    <w:rsid w:val="00347801"/>
    <w:rsid w:val="00347BB3"/>
    <w:rsid w:val="00347E72"/>
    <w:rsid w:val="00350D7A"/>
    <w:rsid w:val="00351443"/>
    <w:rsid w:val="003519AD"/>
    <w:rsid w:val="0035229F"/>
    <w:rsid w:val="0035255E"/>
    <w:rsid w:val="00352965"/>
    <w:rsid w:val="003529CF"/>
    <w:rsid w:val="00354169"/>
    <w:rsid w:val="003577BA"/>
    <w:rsid w:val="00360B5B"/>
    <w:rsid w:val="00361663"/>
    <w:rsid w:val="00361E99"/>
    <w:rsid w:val="00362749"/>
    <w:rsid w:val="003629FD"/>
    <w:rsid w:val="00363149"/>
    <w:rsid w:val="00364CDD"/>
    <w:rsid w:val="00364EE8"/>
    <w:rsid w:val="00366B65"/>
    <w:rsid w:val="00367D2E"/>
    <w:rsid w:val="0037030A"/>
    <w:rsid w:val="00371E0C"/>
    <w:rsid w:val="00371E4B"/>
    <w:rsid w:val="00372D4D"/>
    <w:rsid w:val="00373726"/>
    <w:rsid w:val="00373CC5"/>
    <w:rsid w:val="00375CBA"/>
    <w:rsid w:val="00376417"/>
    <w:rsid w:val="003807D9"/>
    <w:rsid w:val="00380A46"/>
    <w:rsid w:val="00383A9B"/>
    <w:rsid w:val="003840B8"/>
    <w:rsid w:val="00384883"/>
    <w:rsid w:val="003909C0"/>
    <w:rsid w:val="0039291A"/>
    <w:rsid w:val="003933ED"/>
    <w:rsid w:val="003934B7"/>
    <w:rsid w:val="00393BED"/>
    <w:rsid w:val="00395612"/>
    <w:rsid w:val="003956C5"/>
    <w:rsid w:val="00395F8E"/>
    <w:rsid w:val="00396276"/>
    <w:rsid w:val="00396344"/>
    <w:rsid w:val="003A00D9"/>
    <w:rsid w:val="003A046A"/>
    <w:rsid w:val="003A1B08"/>
    <w:rsid w:val="003A2683"/>
    <w:rsid w:val="003A2A07"/>
    <w:rsid w:val="003A2B68"/>
    <w:rsid w:val="003A713A"/>
    <w:rsid w:val="003A73D6"/>
    <w:rsid w:val="003A743A"/>
    <w:rsid w:val="003A74E6"/>
    <w:rsid w:val="003A77BA"/>
    <w:rsid w:val="003B0F86"/>
    <w:rsid w:val="003B160F"/>
    <w:rsid w:val="003B1F4E"/>
    <w:rsid w:val="003B26CE"/>
    <w:rsid w:val="003B2FA7"/>
    <w:rsid w:val="003B32F7"/>
    <w:rsid w:val="003B387F"/>
    <w:rsid w:val="003B4010"/>
    <w:rsid w:val="003B5B0C"/>
    <w:rsid w:val="003B5E6F"/>
    <w:rsid w:val="003B6034"/>
    <w:rsid w:val="003B643E"/>
    <w:rsid w:val="003B66CD"/>
    <w:rsid w:val="003C00B3"/>
    <w:rsid w:val="003C020D"/>
    <w:rsid w:val="003C030C"/>
    <w:rsid w:val="003C0A8B"/>
    <w:rsid w:val="003C0AEA"/>
    <w:rsid w:val="003C2DF1"/>
    <w:rsid w:val="003C360C"/>
    <w:rsid w:val="003C373A"/>
    <w:rsid w:val="003C5CB2"/>
    <w:rsid w:val="003C5CFF"/>
    <w:rsid w:val="003C5FE3"/>
    <w:rsid w:val="003C6325"/>
    <w:rsid w:val="003C7033"/>
    <w:rsid w:val="003C7CC5"/>
    <w:rsid w:val="003D06EB"/>
    <w:rsid w:val="003D09CD"/>
    <w:rsid w:val="003D1F76"/>
    <w:rsid w:val="003D2042"/>
    <w:rsid w:val="003D226B"/>
    <w:rsid w:val="003D4718"/>
    <w:rsid w:val="003D4CF9"/>
    <w:rsid w:val="003D588D"/>
    <w:rsid w:val="003D5C38"/>
    <w:rsid w:val="003D600C"/>
    <w:rsid w:val="003D6F8D"/>
    <w:rsid w:val="003D71A7"/>
    <w:rsid w:val="003D71DF"/>
    <w:rsid w:val="003E0C42"/>
    <w:rsid w:val="003E0CB9"/>
    <w:rsid w:val="003E2C47"/>
    <w:rsid w:val="003E3DB4"/>
    <w:rsid w:val="003E555D"/>
    <w:rsid w:val="003E6C52"/>
    <w:rsid w:val="003F03C1"/>
    <w:rsid w:val="003F03D3"/>
    <w:rsid w:val="003F0472"/>
    <w:rsid w:val="003F11D0"/>
    <w:rsid w:val="003F4264"/>
    <w:rsid w:val="003F4FDA"/>
    <w:rsid w:val="003F52CE"/>
    <w:rsid w:val="003F7D4F"/>
    <w:rsid w:val="00400163"/>
    <w:rsid w:val="00400A3C"/>
    <w:rsid w:val="00401EE0"/>
    <w:rsid w:val="00403379"/>
    <w:rsid w:val="00406E46"/>
    <w:rsid w:val="00410ACE"/>
    <w:rsid w:val="00412246"/>
    <w:rsid w:val="00412D97"/>
    <w:rsid w:val="00416415"/>
    <w:rsid w:val="00416928"/>
    <w:rsid w:val="0042464F"/>
    <w:rsid w:val="0042590D"/>
    <w:rsid w:val="004264F9"/>
    <w:rsid w:val="00426576"/>
    <w:rsid w:val="0043002D"/>
    <w:rsid w:val="004306AB"/>
    <w:rsid w:val="00430FA5"/>
    <w:rsid w:val="00431637"/>
    <w:rsid w:val="0043190F"/>
    <w:rsid w:val="00431E63"/>
    <w:rsid w:val="00432551"/>
    <w:rsid w:val="00432692"/>
    <w:rsid w:val="00432C6B"/>
    <w:rsid w:val="00433926"/>
    <w:rsid w:val="00433FB1"/>
    <w:rsid w:val="0043429B"/>
    <w:rsid w:val="004349FB"/>
    <w:rsid w:val="004366B0"/>
    <w:rsid w:val="00441C51"/>
    <w:rsid w:val="00442953"/>
    <w:rsid w:val="00442DC6"/>
    <w:rsid w:val="004432BC"/>
    <w:rsid w:val="00443B44"/>
    <w:rsid w:val="00443E53"/>
    <w:rsid w:val="0044429C"/>
    <w:rsid w:val="0044463C"/>
    <w:rsid w:val="004447BC"/>
    <w:rsid w:val="004451FC"/>
    <w:rsid w:val="00445DA3"/>
    <w:rsid w:val="00445FA8"/>
    <w:rsid w:val="00446057"/>
    <w:rsid w:val="00446880"/>
    <w:rsid w:val="00450FAE"/>
    <w:rsid w:val="0045216C"/>
    <w:rsid w:val="0045238D"/>
    <w:rsid w:val="004529DE"/>
    <w:rsid w:val="00454675"/>
    <w:rsid w:val="00455CB9"/>
    <w:rsid w:val="00455F3B"/>
    <w:rsid w:val="004574D9"/>
    <w:rsid w:val="00457A1D"/>
    <w:rsid w:val="00457BDD"/>
    <w:rsid w:val="00457F6B"/>
    <w:rsid w:val="00462346"/>
    <w:rsid w:val="00462D76"/>
    <w:rsid w:val="00465AAC"/>
    <w:rsid w:val="00465E48"/>
    <w:rsid w:val="00466A25"/>
    <w:rsid w:val="004679DB"/>
    <w:rsid w:val="00470355"/>
    <w:rsid w:val="00470593"/>
    <w:rsid w:val="00470CB5"/>
    <w:rsid w:val="0047215B"/>
    <w:rsid w:val="00472C20"/>
    <w:rsid w:val="0047368C"/>
    <w:rsid w:val="00473C84"/>
    <w:rsid w:val="00474C1C"/>
    <w:rsid w:val="00475904"/>
    <w:rsid w:val="004761B3"/>
    <w:rsid w:val="004774C6"/>
    <w:rsid w:val="00477B39"/>
    <w:rsid w:val="0048003E"/>
    <w:rsid w:val="004802E9"/>
    <w:rsid w:val="00480501"/>
    <w:rsid w:val="00481508"/>
    <w:rsid w:val="00481D07"/>
    <w:rsid w:val="004821D4"/>
    <w:rsid w:val="00482214"/>
    <w:rsid w:val="00490770"/>
    <w:rsid w:val="00492906"/>
    <w:rsid w:val="00492930"/>
    <w:rsid w:val="00493006"/>
    <w:rsid w:val="004934BF"/>
    <w:rsid w:val="00494ADA"/>
    <w:rsid w:val="00496348"/>
    <w:rsid w:val="0049684E"/>
    <w:rsid w:val="00496C55"/>
    <w:rsid w:val="00496D96"/>
    <w:rsid w:val="004972B6"/>
    <w:rsid w:val="004978FD"/>
    <w:rsid w:val="00497BBB"/>
    <w:rsid w:val="004A0228"/>
    <w:rsid w:val="004A06D9"/>
    <w:rsid w:val="004A0731"/>
    <w:rsid w:val="004A0CA9"/>
    <w:rsid w:val="004A0E28"/>
    <w:rsid w:val="004A20B9"/>
    <w:rsid w:val="004A2DDA"/>
    <w:rsid w:val="004A2F79"/>
    <w:rsid w:val="004A4ACB"/>
    <w:rsid w:val="004A5FE0"/>
    <w:rsid w:val="004A62FF"/>
    <w:rsid w:val="004A636A"/>
    <w:rsid w:val="004A7E58"/>
    <w:rsid w:val="004B01C8"/>
    <w:rsid w:val="004B0F68"/>
    <w:rsid w:val="004B1094"/>
    <w:rsid w:val="004B123D"/>
    <w:rsid w:val="004B3137"/>
    <w:rsid w:val="004B3D4C"/>
    <w:rsid w:val="004B3D90"/>
    <w:rsid w:val="004B3F89"/>
    <w:rsid w:val="004B4DB1"/>
    <w:rsid w:val="004B5310"/>
    <w:rsid w:val="004B59AD"/>
    <w:rsid w:val="004B5BF5"/>
    <w:rsid w:val="004B5F7C"/>
    <w:rsid w:val="004B5FAF"/>
    <w:rsid w:val="004B7F76"/>
    <w:rsid w:val="004C00D0"/>
    <w:rsid w:val="004C33C4"/>
    <w:rsid w:val="004C4213"/>
    <w:rsid w:val="004C4978"/>
    <w:rsid w:val="004C5D02"/>
    <w:rsid w:val="004C66FB"/>
    <w:rsid w:val="004C6CDD"/>
    <w:rsid w:val="004C6D4D"/>
    <w:rsid w:val="004C6F58"/>
    <w:rsid w:val="004D0122"/>
    <w:rsid w:val="004D1D42"/>
    <w:rsid w:val="004D2550"/>
    <w:rsid w:val="004D2D58"/>
    <w:rsid w:val="004D3C86"/>
    <w:rsid w:val="004D5EF4"/>
    <w:rsid w:val="004E0DC0"/>
    <w:rsid w:val="004E118C"/>
    <w:rsid w:val="004E1E31"/>
    <w:rsid w:val="004E26A4"/>
    <w:rsid w:val="004E7445"/>
    <w:rsid w:val="004E779B"/>
    <w:rsid w:val="004E7FD2"/>
    <w:rsid w:val="004F0195"/>
    <w:rsid w:val="004F093D"/>
    <w:rsid w:val="004F0DA5"/>
    <w:rsid w:val="004F283B"/>
    <w:rsid w:val="004F3B2C"/>
    <w:rsid w:val="004F40C1"/>
    <w:rsid w:val="004F4C76"/>
    <w:rsid w:val="004F54B2"/>
    <w:rsid w:val="004F5F6A"/>
    <w:rsid w:val="004F6D27"/>
    <w:rsid w:val="00500070"/>
    <w:rsid w:val="00500353"/>
    <w:rsid w:val="00501E14"/>
    <w:rsid w:val="0050248B"/>
    <w:rsid w:val="005027BF"/>
    <w:rsid w:val="005038BE"/>
    <w:rsid w:val="00504887"/>
    <w:rsid w:val="00505019"/>
    <w:rsid w:val="005051B7"/>
    <w:rsid w:val="00505603"/>
    <w:rsid w:val="005058B7"/>
    <w:rsid w:val="00505FB5"/>
    <w:rsid w:val="0050610E"/>
    <w:rsid w:val="0050764C"/>
    <w:rsid w:val="00507FCE"/>
    <w:rsid w:val="00511EFA"/>
    <w:rsid w:val="005120D9"/>
    <w:rsid w:val="005123F1"/>
    <w:rsid w:val="00512D88"/>
    <w:rsid w:val="00513504"/>
    <w:rsid w:val="00513CC1"/>
    <w:rsid w:val="005150E9"/>
    <w:rsid w:val="0051612D"/>
    <w:rsid w:val="005178B0"/>
    <w:rsid w:val="00520BE1"/>
    <w:rsid w:val="00521CAF"/>
    <w:rsid w:val="00522627"/>
    <w:rsid w:val="00522723"/>
    <w:rsid w:val="00523438"/>
    <w:rsid w:val="0052360F"/>
    <w:rsid w:val="0052361B"/>
    <w:rsid w:val="0052462C"/>
    <w:rsid w:val="00524677"/>
    <w:rsid w:val="0053094B"/>
    <w:rsid w:val="005312FE"/>
    <w:rsid w:val="00531B4A"/>
    <w:rsid w:val="00532639"/>
    <w:rsid w:val="00533A03"/>
    <w:rsid w:val="00535149"/>
    <w:rsid w:val="00535DB7"/>
    <w:rsid w:val="00536EF9"/>
    <w:rsid w:val="0053702F"/>
    <w:rsid w:val="005418FF"/>
    <w:rsid w:val="00541B20"/>
    <w:rsid w:val="00543100"/>
    <w:rsid w:val="00543EC8"/>
    <w:rsid w:val="005445E4"/>
    <w:rsid w:val="00544E43"/>
    <w:rsid w:val="0054799E"/>
    <w:rsid w:val="00552449"/>
    <w:rsid w:val="00552466"/>
    <w:rsid w:val="0055279D"/>
    <w:rsid w:val="005531CE"/>
    <w:rsid w:val="00553A39"/>
    <w:rsid w:val="0055555C"/>
    <w:rsid w:val="005569B7"/>
    <w:rsid w:val="00556FFE"/>
    <w:rsid w:val="005571B4"/>
    <w:rsid w:val="00557A26"/>
    <w:rsid w:val="00560597"/>
    <w:rsid w:val="005609C1"/>
    <w:rsid w:val="00562109"/>
    <w:rsid w:val="00564BE8"/>
    <w:rsid w:val="0056656D"/>
    <w:rsid w:val="00567A06"/>
    <w:rsid w:val="00567A09"/>
    <w:rsid w:val="00570CFD"/>
    <w:rsid w:val="00571E5E"/>
    <w:rsid w:val="00573B9B"/>
    <w:rsid w:val="005754EA"/>
    <w:rsid w:val="005762E9"/>
    <w:rsid w:val="00577B1F"/>
    <w:rsid w:val="0058082A"/>
    <w:rsid w:val="00581138"/>
    <w:rsid w:val="0058135E"/>
    <w:rsid w:val="00585972"/>
    <w:rsid w:val="0058640D"/>
    <w:rsid w:val="00586DEE"/>
    <w:rsid w:val="0059024F"/>
    <w:rsid w:val="0059093D"/>
    <w:rsid w:val="00591C93"/>
    <w:rsid w:val="00592B9B"/>
    <w:rsid w:val="00592C34"/>
    <w:rsid w:val="00593182"/>
    <w:rsid w:val="00593C68"/>
    <w:rsid w:val="005949EA"/>
    <w:rsid w:val="00595CB2"/>
    <w:rsid w:val="00596401"/>
    <w:rsid w:val="00596CAB"/>
    <w:rsid w:val="00597206"/>
    <w:rsid w:val="005A046E"/>
    <w:rsid w:val="005A2D08"/>
    <w:rsid w:val="005A370E"/>
    <w:rsid w:val="005A4097"/>
    <w:rsid w:val="005A4F72"/>
    <w:rsid w:val="005A6258"/>
    <w:rsid w:val="005A653F"/>
    <w:rsid w:val="005A677B"/>
    <w:rsid w:val="005B1F05"/>
    <w:rsid w:val="005B3D9F"/>
    <w:rsid w:val="005B48AD"/>
    <w:rsid w:val="005B4AA3"/>
    <w:rsid w:val="005B6419"/>
    <w:rsid w:val="005B725E"/>
    <w:rsid w:val="005C09EA"/>
    <w:rsid w:val="005C2049"/>
    <w:rsid w:val="005C2D81"/>
    <w:rsid w:val="005C3D8B"/>
    <w:rsid w:val="005C6E57"/>
    <w:rsid w:val="005C7C74"/>
    <w:rsid w:val="005D0986"/>
    <w:rsid w:val="005D134B"/>
    <w:rsid w:val="005D1F6E"/>
    <w:rsid w:val="005D28F3"/>
    <w:rsid w:val="005D309A"/>
    <w:rsid w:val="005D32BF"/>
    <w:rsid w:val="005D3C3A"/>
    <w:rsid w:val="005D3EE9"/>
    <w:rsid w:val="005D6A6B"/>
    <w:rsid w:val="005D6E8B"/>
    <w:rsid w:val="005D79AB"/>
    <w:rsid w:val="005E12E5"/>
    <w:rsid w:val="005E1A4C"/>
    <w:rsid w:val="005E4866"/>
    <w:rsid w:val="005E583C"/>
    <w:rsid w:val="005E5AE1"/>
    <w:rsid w:val="005E5B13"/>
    <w:rsid w:val="005E5D1B"/>
    <w:rsid w:val="005E63DB"/>
    <w:rsid w:val="005E6A32"/>
    <w:rsid w:val="005F0DB0"/>
    <w:rsid w:val="005F159D"/>
    <w:rsid w:val="005F23AC"/>
    <w:rsid w:val="005F26B9"/>
    <w:rsid w:val="005F2DDC"/>
    <w:rsid w:val="005F358C"/>
    <w:rsid w:val="005F4840"/>
    <w:rsid w:val="005F4D28"/>
    <w:rsid w:val="005F5006"/>
    <w:rsid w:val="005F5A95"/>
    <w:rsid w:val="00600182"/>
    <w:rsid w:val="006001BB"/>
    <w:rsid w:val="0060171A"/>
    <w:rsid w:val="0060219D"/>
    <w:rsid w:val="006030B7"/>
    <w:rsid w:val="0060313A"/>
    <w:rsid w:val="00603377"/>
    <w:rsid w:val="00605660"/>
    <w:rsid w:val="006057FB"/>
    <w:rsid w:val="00605CD8"/>
    <w:rsid w:val="0060690C"/>
    <w:rsid w:val="006072B5"/>
    <w:rsid w:val="00607A8C"/>
    <w:rsid w:val="0061031C"/>
    <w:rsid w:val="0061045F"/>
    <w:rsid w:val="00610FC2"/>
    <w:rsid w:val="00611B8E"/>
    <w:rsid w:val="00612607"/>
    <w:rsid w:val="006167C3"/>
    <w:rsid w:val="00616930"/>
    <w:rsid w:val="006177C3"/>
    <w:rsid w:val="006222B9"/>
    <w:rsid w:val="0062265F"/>
    <w:rsid w:val="00622990"/>
    <w:rsid w:val="00622A32"/>
    <w:rsid w:val="00622AD8"/>
    <w:rsid w:val="00622EEB"/>
    <w:rsid w:val="0062383C"/>
    <w:rsid w:val="0062387B"/>
    <w:rsid w:val="00624296"/>
    <w:rsid w:val="006251CE"/>
    <w:rsid w:val="00625F48"/>
    <w:rsid w:val="006261E1"/>
    <w:rsid w:val="00626201"/>
    <w:rsid w:val="0062688F"/>
    <w:rsid w:val="00627DAE"/>
    <w:rsid w:val="00627FB8"/>
    <w:rsid w:val="0063229C"/>
    <w:rsid w:val="006324A3"/>
    <w:rsid w:val="00632FDC"/>
    <w:rsid w:val="00633AB5"/>
    <w:rsid w:val="00635BA0"/>
    <w:rsid w:val="00635C2B"/>
    <w:rsid w:val="006369DF"/>
    <w:rsid w:val="00636FE1"/>
    <w:rsid w:val="006374E6"/>
    <w:rsid w:val="006418B2"/>
    <w:rsid w:val="00641BCB"/>
    <w:rsid w:val="006422DF"/>
    <w:rsid w:val="006426F0"/>
    <w:rsid w:val="00643603"/>
    <w:rsid w:val="0064766F"/>
    <w:rsid w:val="00651075"/>
    <w:rsid w:val="00651DE6"/>
    <w:rsid w:val="006524D5"/>
    <w:rsid w:val="00652BB7"/>
    <w:rsid w:val="00653DAF"/>
    <w:rsid w:val="006551AD"/>
    <w:rsid w:val="00655DE1"/>
    <w:rsid w:val="006564B8"/>
    <w:rsid w:val="00656669"/>
    <w:rsid w:val="00656908"/>
    <w:rsid w:val="00656C2E"/>
    <w:rsid w:val="006602DC"/>
    <w:rsid w:val="00665166"/>
    <w:rsid w:val="00666119"/>
    <w:rsid w:val="00666789"/>
    <w:rsid w:val="00666CAA"/>
    <w:rsid w:val="00667339"/>
    <w:rsid w:val="006704B9"/>
    <w:rsid w:val="006714ED"/>
    <w:rsid w:val="0067293D"/>
    <w:rsid w:val="00673901"/>
    <w:rsid w:val="0067420D"/>
    <w:rsid w:val="0067513D"/>
    <w:rsid w:val="00675B26"/>
    <w:rsid w:val="00675CC5"/>
    <w:rsid w:val="006773AE"/>
    <w:rsid w:val="00677EE5"/>
    <w:rsid w:val="006804E7"/>
    <w:rsid w:val="006804F1"/>
    <w:rsid w:val="00680EBE"/>
    <w:rsid w:val="00682380"/>
    <w:rsid w:val="006826BD"/>
    <w:rsid w:val="00682C9B"/>
    <w:rsid w:val="0068551C"/>
    <w:rsid w:val="00685E2B"/>
    <w:rsid w:val="00686842"/>
    <w:rsid w:val="00686B55"/>
    <w:rsid w:val="00686F6F"/>
    <w:rsid w:val="006873F6"/>
    <w:rsid w:val="006875EF"/>
    <w:rsid w:val="0069039F"/>
    <w:rsid w:val="006909A3"/>
    <w:rsid w:val="00691471"/>
    <w:rsid w:val="0069231C"/>
    <w:rsid w:val="0069243B"/>
    <w:rsid w:val="00692791"/>
    <w:rsid w:val="00694346"/>
    <w:rsid w:val="00695345"/>
    <w:rsid w:val="0069571D"/>
    <w:rsid w:val="00696A4A"/>
    <w:rsid w:val="00696CCF"/>
    <w:rsid w:val="00697B90"/>
    <w:rsid w:val="006A017A"/>
    <w:rsid w:val="006A05C6"/>
    <w:rsid w:val="006A0688"/>
    <w:rsid w:val="006A06BC"/>
    <w:rsid w:val="006A0821"/>
    <w:rsid w:val="006A5859"/>
    <w:rsid w:val="006A6A56"/>
    <w:rsid w:val="006A6F86"/>
    <w:rsid w:val="006A7211"/>
    <w:rsid w:val="006A77A0"/>
    <w:rsid w:val="006B06B1"/>
    <w:rsid w:val="006B0B23"/>
    <w:rsid w:val="006B0E0B"/>
    <w:rsid w:val="006B160D"/>
    <w:rsid w:val="006B2B22"/>
    <w:rsid w:val="006B371A"/>
    <w:rsid w:val="006B4EAC"/>
    <w:rsid w:val="006B5C72"/>
    <w:rsid w:val="006B6ECA"/>
    <w:rsid w:val="006B7E7E"/>
    <w:rsid w:val="006C05AA"/>
    <w:rsid w:val="006C0665"/>
    <w:rsid w:val="006C08DA"/>
    <w:rsid w:val="006C11F2"/>
    <w:rsid w:val="006C21CF"/>
    <w:rsid w:val="006C40F1"/>
    <w:rsid w:val="006C5F51"/>
    <w:rsid w:val="006C6E7F"/>
    <w:rsid w:val="006D06AC"/>
    <w:rsid w:val="006D18BC"/>
    <w:rsid w:val="006D1FD9"/>
    <w:rsid w:val="006D2020"/>
    <w:rsid w:val="006D226F"/>
    <w:rsid w:val="006D4A9F"/>
    <w:rsid w:val="006D551F"/>
    <w:rsid w:val="006D5760"/>
    <w:rsid w:val="006D57B3"/>
    <w:rsid w:val="006D61B1"/>
    <w:rsid w:val="006D772D"/>
    <w:rsid w:val="006D78DB"/>
    <w:rsid w:val="006E260D"/>
    <w:rsid w:val="006E28D1"/>
    <w:rsid w:val="006E295F"/>
    <w:rsid w:val="006E39CA"/>
    <w:rsid w:val="006E3D71"/>
    <w:rsid w:val="006E40A1"/>
    <w:rsid w:val="006E4F24"/>
    <w:rsid w:val="006E51E6"/>
    <w:rsid w:val="006E57C9"/>
    <w:rsid w:val="006E663C"/>
    <w:rsid w:val="006E739F"/>
    <w:rsid w:val="006E7D40"/>
    <w:rsid w:val="006F06AF"/>
    <w:rsid w:val="006F23F2"/>
    <w:rsid w:val="006F2414"/>
    <w:rsid w:val="006F300D"/>
    <w:rsid w:val="006F3CA7"/>
    <w:rsid w:val="006F7C6E"/>
    <w:rsid w:val="006F7F52"/>
    <w:rsid w:val="0070180C"/>
    <w:rsid w:val="007031B0"/>
    <w:rsid w:val="00703231"/>
    <w:rsid w:val="00703B78"/>
    <w:rsid w:val="00704B85"/>
    <w:rsid w:val="0070703A"/>
    <w:rsid w:val="00711756"/>
    <w:rsid w:val="0071261A"/>
    <w:rsid w:val="00712EE5"/>
    <w:rsid w:val="00712F4D"/>
    <w:rsid w:val="0071379A"/>
    <w:rsid w:val="00713BBC"/>
    <w:rsid w:val="007149CA"/>
    <w:rsid w:val="00715267"/>
    <w:rsid w:val="00715D5A"/>
    <w:rsid w:val="00716397"/>
    <w:rsid w:val="0071679B"/>
    <w:rsid w:val="00717B28"/>
    <w:rsid w:val="007234E6"/>
    <w:rsid w:val="00724714"/>
    <w:rsid w:val="00724AF7"/>
    <w:rsid w:val="007256A7"/>
    <w:rsid w:val="0072583C"/>
    <w:rsid w:val="00727F96"/>
    <w:rsid w:val="00731307"/>
    <w:rsid w:val="007321F6"/>
    <w:rsid w:val="0073283A"/>
    <w:rsid w:val="00733A6E"/>
    <w:rsid w:val="00733D08"/>
    <w:rsid w:val="00735CEB"/>
    <w:rsid w:val="00735ED8"/>
    <w:rsid w:val="00736791"/>
    <w:rsid w:val="00736B26"/>
    <w:rsid w:val="00737C91"/>
    <w:rsid w:val="00737E09"/>
    <w:rsid w:val="00741278"/>
    <w:rsid w:val="0074149C"/>
    <w:rsid w:val="007419B7"/>
    <w:rsid w:val="007441FA"/>
    <w:rsid w:val="0074425B"/>
    <w:rsid w:val="007442B5"/>
    <w:rsid w:val="00746B24"/>
    <w:rsid w:val="0074755C"/>
    <w:rsid w:val="007502FC"/>
    <w:rsid w:val="0075110D"/>
    <w:rsid w:val="007511EA"/>
    <w:rsid w:val="00751240"/>
    <w:rsid w:val="00751CC6"/>
    <w:rsid w:val="00752F55"/>
    <w:rsid w:val="007538B3"/>
    <w:rsid w:val="00753B84"/>
    <w:rsid w:val="007549DC"/>
    <w:rsid w:val="00755E5C"/>
    <w:rsid w:val="00760255"/>
    <w:rsid w:val="00760460"/>
    <w:rsid w:val="00760CCD"/>
    <w:rsid w:val="00761E3C"/>
    <w:rsid w:val="00762E07"/>
    <w:rsid w:val="007639B1"/>
    <w:rsid w:val="00763AF4"/>
    <w:rsid w:val="00763CA2"/>
    <w:rsid w:val="007641AC"/>
    <w:rsid w:val="00764848"/>
    <w:rsid w:val="007648C9"/>
    <w:rsid w:val="00765DEE"/>
    <w:rsid w:val="00766E9C"/>
    <w:rsid w:val="00770D8C"/>
    <w:rsid w:val="00771554"/>
    <w:rsid w:val="00771795"/>
    <w:rsid w:val="00772104"/>
    <w:rsid w:val="007721E3"/>
    <w:rsid w:val="00772356"/>
    <w:rsid w:val="00772F8A"/>
    <w:rsid w:val="00773664"/>
    <w:rsid w:val="007736D0"/>
    <w:rsid w:val="007738A6"/>
    <w:rsid w:val="00775494"/>
    <w:rsid w:val="0077559D"/>
    <w:rsid w:val="00775CA9"/>
    <w:rsid w:val="00775E6B"/>
    <w:rsid w:val="00775F0D"/>
    <w:rsid w:val="007763B7"/>
    <w:rsid w:val="00776794"/>
    <w:rsid w:val="00776836"/>
    <w:rsid w:val="00776867"/>
    <w:rsid w:val="00784580"/>
    <w:rsid w:val="0078490A"/>
    <w:rsid w:val="0078518E"/>
    <w:rsid w:val="0078537C"/>
    <w:rsid w:val="00785CCD"/>
    <w:rsid w:val="00786178"/>
    <w:rsid w:val="00786B5C"/>
    <w:rsid w:val="00787C66"/>
    <w:rsid w:val="007927E3"/>
    <w:rsid w:val="00792E47"/>
    <w:rsid w:val="00793ED5"/>
    <w:rsid w:val="00794D39"/>
    <w:rsid w:val="00794D45"/>
    <w:rsid w:val="00794D7B"/>
    <w:rsid w:val="00795396"/>
    <w:rsid w:val="00795659"/>
    <w:rsid w:val="00795F7B"/>
    <w:rsid w:val="0079774D"/>
    <w:rsid w:val="007A0B7F"/>
    <w:rsid w:val="007A174B"/>
    <w:rsid w:val="007A2382"/>
    <w:rsid w:val="007A2761"/>
    <w:rsid w:val="007A2976"/>
    <w:rsid w:val="007A34A0"/>
    <w:rsid w:val="007A48DA"/>
    <w:rsid w:val="007A5971"/>
    <w:rsid w:val="007A5BBB"/>
    <w:rsid w:val="007A679B"/>
    <w:rsid w:val="007A7567"/>
    <w:rsid w:val="007A79D9"/>
    <w:rsid w:val="007A7D7F"/>
    <w:rsid w:val="007B06B9"/>
    <w:rsid w:val="007B08EF"/>
    <w:rsid w:val="007B1A40"/>
    <w:rsid w:val="007B27FF"/>
    <w:rsid w:val="007B3536"/>
    <w:rsid w:val="007B48A6"/>
    <w:rsid w:val="007B5D6F"/>
    <w:rsid w:val="007B5FE3"/>
    <w:rsid w:val="007B64A5"/>
    <w:rsid w:val="007C1154"/>
    <w:rsid w:val="007C1BF9"/>
    <w:rsid w:val="007C357F"/>
    <w:rsid w:val="007C4987"/>
    <w:rsid w:val="007C4C73"/>
    <w:rsid w:val="007C63EB"/>
    <w:rsid w:val="007D05F5"/>
    <w:rsid w:val="007D1350"/>
    <w:rsid w:val="007D2735"/>
    <w:rsid w:val="007D2828"/>
    <w:rsid w:val="007D435D"/>
    <w:rsid w:val="007D4433"/>
    <w:rsid w:val="007D479C"/>
    <w:rsid w:val="007D4B7E"/>
    <w:rsid w:val="007D4D5C"/>
    <w:rsid w:val="007D5C3F"/>
    <w:rsid w:val="007D690C"/>
    <w:rsid w:val="007D7D0D"/>
    <w:rsid w:val="007E0859"/>
    <w:rsid w:val="007E08AA"/>
    <w:rsid w:val="007E1A2E"/>
    <w:rsid w:val="007E2CA8"/>
    <w:rsid w:val="007E5B23"/>
    <w:rsid w:val="007E76FC"/>
    <w:rsid w:val="007EF14C"/>
    <w:rsid w:val="007F00EE"/>
    <w:rsid w:val="007F0D5F"/>
    <w:rsid w:val="007F34F4"/>
    <w:rsid w:val="007F51D3"/>
    <w:rsid w:val="007F5344"/>
    <w:rsid w:val="007F74C8"/>
    <w:rsid w:val="007F7BA1"/>
    <w:rsid w:val="007F7E3E"/>
    <w:rsid w:val="00800742"/>
    <w:rsid w:val="00800B1A"/>
    <w:rsid w:val="00800FB8"/>
    <w:rsid w:val="008014DE"/>
    <w:rsid w:val="0080553F"/>
    <w:rsid w:val="00806A76"/>
    <w:rsid w:val="0080727F"/>
    <w:rsid w:val="00807619"/>
    <w:rsid w:val="00809647"/>
    <w:rsid w:val="00810FF0"/>
    <w:rsid w:val="008111A0"/>
    <w:rsid w:val="00812D24"/>
    <w:rsid w:val="0081501E"/>
    <w:rsid w:val="00817911"/>
    <w:rsid w:val="008213AF"/>
    <w:rsid w:val="008214A5"/>
    <w:rsid w:val="00821971"/>
    <w:rsid w:val="00822E1D"/>
    <w:rsid w:val="00825D26"/>
    <w:rsid w:val="00826068"/>
    <w:rsid w:val="0082641D"/>
    <w:rsid w:val="008302FF"/>
    <w:rsid w:val="008313EC"/>
    <w:rsid w:val="00831D98"/>
    <w:rsid w:val="00833F02"/>
    <w:rsid w:val="008350A3"/>
    <w:rsid w:val="008352AD"/>
    <w:rsid w:val="0083619C"/>
    <w:rsid w:val="00836C38"/>
    <w:rsid w:val="00840935"/>
    <w:rsid w:val="00840C43"/>
    <w:rsid w:val="008416C4"/>
    <w:rsid w:val="00841A64"/>
    <w:rsid w:val="00842474"/>
    <w:rsid w:val="0084481D"/>
    <w:rsid w:val="008472C1"/>
    <w:rsid w:val="00847570"/>
    <w:rsid w:val="00851A80"/>
    <w:rsid w:val="008522B5"/>
    <w:rsid w:val="0085369F"/>
    <w:rsid w:val="0085797C"/>
    <w:rsid w:val="008579C5"/>
    <w:rsid w:val="00857C57"/>
    <w:rsid w:val="008621FE"/>
    <w:rsid w:val="00862329"/>
    <w:rsid w:val="00863794"/>
    <w:rsid w:val="00863C9D"/>
    <w:rsid w:val="00864F5A"/>
    <w:rsid w:val="0086502E"/>
    <w:rsid w:val="008658E0"/>
    <w:rsid w:val="00866424"/>
    <w:rsid w:val="00866655"/>
    <w:rsid w:val="0086730E"/>
    <w:rsid w:val="008701F0"/>
    <w:rsid w:val="00872C38"/>
    <w:rsid w:val="0087655A"/>
    <w:rsid w:val="008765B3"/>
    <w:rsid w:val="00876C8B"/>
    <w:rsid w:val="00877060"/>
    <w:rsid w:val="00877BF8"/>
    <w:rsid w:val="0088133E"/>
    <w:rsid w:val="0088289C"/>
    <w:rsid w:val="00882B62"/>
    <w:rsid w:val="008830E3"/>
    <w:rsid w:val="00883379"/>
    <w:rsid w:val="00883BB6"/>
    <w:rsid w:val="00884ED4"/>
    <w:rsid w:val="00885017"/>
    <w:rsid w:val="00885574"/>
    <w:rsid w:val="00887743"/>
    <w:rsid w:val="00887C43"/>
    <w:rsid w:val="008913EC"/>
    <w:rsid w:val="00892134"/>
    <w:rsid w:val="0089323E"/>
    <w:rsid w:val="0089373C"/>
    <w:rsid w:val="00894096"/>
    <w:rsid w:val="0089453D"/>
    <w:rsid w:val="00896D72"/>
    <w:rsid w:val="00897EDD"/>
    <w:rsid w:val="008A1381"/>
    <w:rsid w:val="008A13AC"/>
    <w:rsid w:val="008A398F"/>
    <w:rsid w:val="008A48F0"/>
    <w:rsid w:val="008A53E6"/>
    <w:rsid w:val="008A5BED"/>
    <w:rsid w:val="008A5F09"/>
    <w:rsid w:val="008A62BB"/>
    <w:rsid w:val="008A7EA6"/>
    <w:rsid w:val="008B00DC"/>
    <w:rsid w:val="008B0468"/>
    <w:rsid w:val="008B0A8A"/>
    <w:rsid w:val="008B1594"/>
    <w:rsid w:val="008B1833"/>
    <w:rsid w:val="008B1B19"/>
    <w:rsid w:val="008B1DE1"/>
    <w:rsid w:val="008B3190"/>
    <w:rsid w:val="008B5ADA"/>
    <w:rsid w:val="008B6487"/>
    <w:rsid w:val="008B70DC"/>
    <w:rsid w:val="008C0918"/>
    <w:rsid w:val="008C0ED9"/>
    <w:rsid w:val="008C15DB"/>
    <w:rsid w:val="008C2E77"/>
    <w:rsid w:val="008C3191"/>
    <w:rsid w:val="008C7509"/>
    <w:rsid w:val="008D0587"/>
    <w:rsid w:val="008D0AD9"/>
    <w:rsid w:val="008D11B0"/>
    <w:rsid w:val="008D4102"/>
    <w:rsid w:val="008D49DE"/>
    <w:rsid w:val="008D5414"/>
    <w:rsid w:val="008D770F"/>
    <w:rsid w:val="008D77FA"/>
    <w:rsid w:val="008E0B4C"/>
    <w:rsid w:val="008E0B93"/>
    <w:rsid w:val="008E27EA"/>
    <w:rsid w:val="008E280A"/>
    <w:rsid w:val="008E2B0F"/>
    <w:rsid w:val="008E3553"/>
    <w:rsid w:val="008E35A5"/>
    <w:rsid w:val="008E3F72"/>
    <w:rsid w:val="008E4CCF"/>
    <w:rsid w:val="008E4ECC"/>
    <w:rsid w:val="008E6EF7"/>
    <w:rsid w:val="008F1F79"/>
    <w:rsid w:val="008F353B"/>
    <w:rsid w:val="008F45FF"/>
    <w:rsid w:val="008F49B7"/>
    <w:rsid w:val="008F6962"/>
    <w:rsid w:val="008F6BFB"/>
    <w:rsid w:val="008F6EE5"/>
    <w:rsid w:val="00900081"/>
    <w:rsid w:val="00900128"/>
    <w:rsid w:val="00900510"/>
    <w:rsid w:val="00900F11"/>
    <w:rsid w:val="00901E74"/>
    <w:rsid w:val="0090248B"/>
    <w:rsid w:val="009027C5"/>
    <w:rsid w:val="00904187"/>
    <w:rsid w:val="00905559"/>
    <w:rsid w:val="0090636C"/>
    <w:rsid w:val="00906468"/>
    <w:rsid w:val="0090674E"/>
    <w:rsid w:val="00912CD5"/>
    <w:rsid w:val="009139AC"/>
    <w:rsid w:val="00913A6B"/>
    <w:rsid w:val="009151E2"/>
    <w:rsid w:val="00915F6E"/>
    <w:rsid w:val="00920DFC"/>
    <w:rsid w:val="009216C1"/>
    <w:rsid w:val="00921A40"/>
    <w:rsid w:val="00923CF0"/>
    <w:rsid w:val="0092415E"/>
    <w:rsid w:val="00925D74"/>
    <w:rsid w:val="009278B3"/>
    <w:rsid w:val="0092794F"/>
    <w:rsid w:val="009304DF"/>
    <w:rsid w:val="0093092E"/>
    <w:rsid w:val="00930D73"/>
    <w:rsid w:val="00930DF6"/>
    <w:rsid w:val="00930F5E"/>
    <w:rsid w:val="00931E7A"/>
    <w:rsid w:val="0093396E"/>
    <w:rsid w:val="00934A2C"/>
    <w:rsid w:val="00934D18"/>
    <w:rsid w:val="0093604E"/>
    <w:rsid w:val="009365DB"/>
    <w:rsid w:val="009375EF"/>
    <w:rsid w:val="009400F7"/>
    <w:rsid w:val="00940A4B"/>
    <w:rsid w:val="00940D5E"/>
    <w:rsid w:val="00941F35"/>
    <w:rsid w:val="00944578"/>
    <w:rsid w:val="00944D13"/>
    <w:rsid w:val="00945AD9"/>
    <w:rsid w:val="00945C8B"/>
    <w:rsid w:val="0095047D"/>
    <w:rsid w:val="009511A6"/>
    <w:rsid w:val="0095294C"/>
    <w:rsid w:val="00954D64"/>
    <w:rsid w:val="00954F0B"/>
    <w:rsid w:val="00955117"/>
    <w:rsid w:val="009554EE"/>
    <w:rsid w:val="00955761"/>
    <w:rsid w:val="0095593D"/>
    <w:rsid w:val="009559B9"/>
    <w:rsid w:val="00955D1F"/>
    <w:rsid w:val="0095713A"/>
    <w:rsid w:val="00957CA5"/>
    <w:rsid w:val="009620D9"/>
    <w:rsid w:val="00962EF1"/>
    <w:rsid w:val="00963E75"/>
    <w:rsid w:val="00964384"/>
    <w:rsid w:val="00964F88"/>
    <w:rsid w:val="0096510B"/>
    <w:rsid w:val="0096641D"/>
    <w:rsid w:val="00967887"/>
    <w:rsid w:val="009679CC"/>
    <w:rsid w:val="0097039E"/>
    <w:rsid w:val="00970477"/>
    <w:rsid w:val="0097085E"/>
    <w:rsid w:val="00970A25"/>
    <w:rsid w:val="009728B1"/>
    <w:rsid w:val="00973129"/>
    <w:rsid w:val="0097391D"/>
    <w:rsid w:val="00973B98"/>
    <w:rsid w:val="00973D89"/>
    <w:rsid w:val="00974583"/>
    <w:rsid w:val="00974AB6"/>
    <w:rsid w:val="00975E5C"/>
    <w:rsid w:val="0097694F"/>
    <w:rsid w:val="009774A0"/>
    <w:rsid w:val="0098141E"/>
    <w:rsid w:val="0098168E"/>
    <w:rsid w:val="00981A9F"/>
    <w:rsid w:val="00981DE1"/>
    <w:rsid w:val="00982606"/>
    <w:rsid w:val="0098283F"/>
    <w:rsid w:val="009829C8"/>
    <w:rsid w:val="00983479"/>
    <w:rsid w:val="00984757"/>
    <w:rsid w:val="00984A18"/>
    <w:rsid w:val="00986DF2"/>
    <w:rsid w:val="009873C4"/>
    <w:rsid w:val="0098F771"/>
    <w:rsid w:val="00990C82"/>
    <w:rsid w:val="00994AFF"/>
    <w:rsid w:val="00994FC7"/>
    <w:rsid w:val="00997A0E"/>
    <w:rsid w:val="009A0CEA"/>
    <w:rsid w:val="009A168E"/>
    <w:rsid w:val="009A1DE6"/>
    <w:rsid w:val="009A2247"/>
    <w:rsid w:val="009A2CF9"/>
    <w:rsid w:val="009A2F4A"/>
    <w:rsid w:val="009A5540"/>
    <w:rsid w:val="009A5588"/>
    <w:rsid w:val="009A72A6"/>
    <w:rsid w:val="009A7B31"/>
    <w:rsid w:val="009B05B7"/>
    <w:rsid w:val="009B1B28"/>
    <w:rsid w:val="009B207B"/>
    <w:rsid w:val="009B3F0C"/>
    <w:rsid w:val="009B6CA3"/>
    <w:rsid w:val="009B707B"/>
    <w:rsid w:val="009B75EB"/>
    <w:rsid w:val="009C0595"/>
    <w:rsid w:val="009C24A6"/>
    <w:rsid w:val="009C5751"/>
    <w:rsid w:val="009C5A9D"/>
    <w:rsid w:val="009C5AF3"/>
    <w:rsid w:val="009C62C8"/>
    <w:rsid w:val="009C6475"/>
    <w:rsid w:val="009C6B32"/>
    <w:rsid w:val="009C6FD6"/>
    <w:rsid w:val="009C7793"/>
    <w:rsid w:val="009D1B28"/>
    <w:rsid w:val="009D1DBC"/>
    <w:rsid w:val="009D24CB"/>
    <w:rsid w:val="009D2551"/>
    <w:rsid w:val="009D2794"/>
    <w:rsid w:val="009D46D4"/>
    <w:rsid w:val="009D474A"/>
    <w:rsid w:val="009D4D02"/>
    <w:rsid w:val="009D6956"/>
    <w:rsid w:val="009D7267"/>
    <w:rsid w:val="009D7E03"/>
    <w:rsid w:val="009E0D66"/>
    <w:rsid w:val="009E1A1F"/>
    <w:rsid w:val="009E20EE"/>
    <w:rsid w:val="009E244B"/>
    <w:rsid w:val="009E350B"/>
    <w:rsid w:val="009E3725"/>
    <w:rsid w:val="009E4225"/>
    <w:rsid w:val="009E52DB"/>
    <w:rsid w:val="009E5A9D"/>
    <w:rsid w:val="009F147A"/>
    <w:rsid w:val="009F1761"/>
    <w:rsid w:val="009F1778"/>
    <w:rsid w:val="009F1AE5"/>
    <w:rsid w:val="009F356F"/>
    <w:rsid w:val="009F3F4A"/>
    <w:rsid w:val="009F4CA8"/>
    <w:rsid w:val="00A00D36"/>
    <w:rsid w:val="00A0139D"/>
    <w:rsid w:val="00A02F90"/>
    <w:rsid w:val="00A036E7"/>
    <w:rsid w:val="00A03815"/>
    <w:rsid w:val="00A03BB3"/>
    <w:rsid w:val="00A0456C"/>
    <w:rsid w:val="00A045D4"/>
    <w:rsid w:val="00A051F6"/>
    <w:rsid w:val="00A06814"/>
    <w:rsid w:val="00A06E96"/>
    <w:rsid w:val="00A10500"/>
    <w:rsid w:val="00A112EA"/>
    <w:rsid w:val="00A1195E"/>
    <w:rsid w:val="00A1207C"/>
    <w:rsid w:val="00A12527"/>
    <w:rsid w:val="00A13129"/>
    <w:rsid w:val="00A13601"/>
    <w:rsid w:val="00A13804"/>
    <w:rsid w:val="00A13B3E"/>
    <w:rsid w:val="00A166E7"/>
    <w:rsid w:val="00A16C5C"/>
    <w:rsid w:val="00A21809"/>
    <w:rsid w:val="00A21D6D"/>
    <w:rsid w:val="00A225D0"/>
    <w:rsid w:val="00A2321B"/>
    <w:rsid w:val="00A23ADF"/>
    <w:rsid w:val="00A24584"/>
    <w:rsid w:val="00A24CCB"/>
    <w:rsid w:val="00A25ACD"/>
    <w:rsid w:val="00A26645"/>
    <w:rsid w:val="00A266AC"/>
    <w:rsid w:val="00A26B75"/>
    <w:rsid w:val="00A26C49"/>
    <w:rsid w:val="00A30049"/>
    <w:rsid w:val="00A30C32"/>
    <w:rsid w:val="00A31CBD"/>
    <w:rsid w:val="00A341E3"/>
    <w:rsid w:val="00A34383"/>
    <w:rsid w:val="00A34796"/>
    <w:rsid w:val="00A3522F"/>
    <w:rsid w:val="00A376B1"/>
    <w:rsid w:val="00A403CB"/>
    <w:rsid w:val="00A40BF5"/>
    <w:rsid w:val="00A430F5"/>
    <w:rsid w:val="00A43301"/>
    <w:rsid w:val="00A43533"/>
    <w:rsid w:val="00A43BAF"/>
    <w:rsid w:val="00A445CE"/>
    <w:rsid w:val="00A44DF8"/>
    <w:rsid w:val="00A46331"/>
    <w:rsid w:val="00A47D2E"/>
    <w:rsid w:val="00A5019E"/>
    <w:rsid w:val="00A50253"/>
    <w:rsid w:val="00A513D8"/>
    <w:rsid w:val="00A51C4E"/>
    <w:rsid w:val="00A521D8"/>
    <w:rsid w:val="00A53241"/>
    <w:rsid w:val="00A55AC8"/>
    <w:rsid w:val="00A56AA1"/>
    <w:rsid w:val="00A57D52"/>
    <w:rsid w:val="00A60641"/>
    <w:rsid w:val="00A61104"/>
    <w:rsid w:val="00A623B8"/>
    <w:rsid w:val="00A635E3"/>
    <w:rsid w:val="00A640A2"/>
    <w:rsid w:val="00A64930"/>
    <w:rsid w:val="00A64F8D"/>
    <w:rsid w:val="00A66809"/>
    <w:rsid w:val="00A66860"/>
    <w:rsid w:val="00A672D2"/>
    <w:rsid w:val="00A712FE"/>
    <w:rsid w:val="00A7151B"/>
    <w:rsid w:val="00A72C05"/>
    <w:rsid w:val="00A72CAE"/>
    <w:rsid w:val="00A72F6D"/>
    <w:rsid w:val="00A74C60"/>
    <w:rsid w:val="00A75C8C"/>
    <w:rsid w:val="00A76ED3"/>
    <w:rsid w:val="00A7736D"/>
    <w:rsid w:val="00A778ED"/>
    <w:rsid w:val="00A80444"/>
    <w:rsid w:val="00A80829"/>
    <w:rsid w:val="00A808B1"/>
    <w:rsid w:val="00A80BD0"/>
    <w:rsid w:val="00A827F0"/>
    <w:rsid w:val="00A82C07"/>
    <w:rsid w:val="00A82D55"/>
    <w:rsid w:val="00A83870"/>
    <w:rsid w:val="00A83F7B"/>
    <w:rsid w:val="00A84D70"/>
    <w:rsid w:val="00A85421"/>
    <w:rsid w:val="00A8613F"/>
    <w:rsid w:val="00A86B28"/>
    <w:rsid w:val="00A9087A"/>
    <w:rsid w:val="00A90E2A"/>
    <w:rsid w:val="00A91109"/>
    <w:rsid w:val="00A92E83"/>
    <w:rsid w:val="00A933A7"/>
    <w:rsid w:val="00A93FE9"/>
    <w:rsid w:val="00A9624B"/>
    <w:rsid w:val="00A962E7"/>
    <w:rsid w:val="00A96B6C"/>
    <w:rsid w:val="00A96E54"/>
    <w:rsid w:val="00AA0BF8"/>
    <w:rsid w:val="00AA1198"/>
    <w:rsid w:val="00AA18D5"/>
    <w:rsid w:val="00AA1C63"/>
    <w:rsid w:val="00AA2144"/>
    <w:rsid w:val="00AA27D2"/>
    <w:rsid w:val="00AA51E0"/>
    <w:rsid w:val="00AA662E"/>
    <w:rsid w:val="00AA6C30"/>
    <w:rsid w:val="00AB0771"/>
    <w:rsid w:val="00AB182C"/>
    <w:rsid w:val="00AB34EE"/>
    <w:rsid w:val="00AB3792"/>
    <w:rsid w:val="00AB3C07"/>
    <w:rsid w:val="00AB3CFD"/>
    <w:rsid w:val="00AB47F7"/>
    <w:rsid w:val="00AB4A2B"/>
    <w:rsid w:val="00AB4BE4"/>
    <w:rsid w:val="00AB664D"/>
    <w:rsid w:val="00AB6A80"/>
    <w:rsid w:val="00AB6C05"/>
    <w:rsid w:val="00AC0693"/>
    <w:rsid w:val="00AC0767"/>
    <w:rsid w:val="00AC0DBE"/>
    <w:rsid w:val="00AC2922"/>
    <w:rsid w:val="00AC3189"/>
    <w:rsid w:val="00AC5212"/>
    <w:rsid w:val="00AC52EB"/>
    <w:rsid w:val="00AC5A65"/>
    <w:rsid w:val="00AC5FAB"/>
    <w:rsid w:val="00AC60DF"/>
    <w:rsid w:val="00AD0961"/>
    <w:rsid w:val="00AD1AA2"/>
    <w:rsid w:val="00AD1E32"/>
    <w:rsid w:val="00AD2FFD"/>
    <w:rsid w:val="00AD36C5"/>
    <w:rsid w:val="00AD5AC5"/>
    <w:rsid w:val="00AD65A3"/>
    <w:rsid w:val="00AD6760"/>
    <w:rsid w:val="00AD76EE"/>
    <w:rsid w:val="00AD7B83"/>
    <w:rsid w:val="00AE082E"/>
    <w:rsid w:val="00AE168B"/>
    <w:rsid w:val="00AE197F"/>
    <w:rsid w:val="00AE21C0"/>
    <w:rsid w:val="00AE27B8"/>
    <w:rsid w:val="00AE2F42"/>
    <w:rsid w:val="00AE4F4F"/>
    <w:rsid w:val="00AF0151"/>
    <w:rsid w:val="00AF0673"/>
    <w:rsid w:val="00AF0C2C"/>
    <w:rsid w:val="00AF1F2F"/>
    <w:rsid w:val="00AF2E19"/>
    <w:rsid w:val="00AF31D4"/>
    <w:rsid w:val="00AF52FD"/>
    <w:rsid w:val="00AF5B08"/>
    <w:rsid w:val="00AF5FD7"/>
    <w:rsid w:val="00AF635A"/>
    <w:rsid w:val="00AF6718"/>
    <w:rsid w:val="00AF6DBD"/>
    <w:rsid w:val="00B01000"/>
    <w:rsid w:val="00B018EC"/>
    <w:rsid w:val="00B01AF2"/>
    <w:rsid w:val="00B02517"/>
    <w:rsid w:val="00B027A8"/>
    <w:rsid w:val="00B047EA"/>
    <w:rsid w:val="00B0489F"/>
    <w:rsid w:val="00B04BF7"/>
    <w:rsid w:val="00B04F38"/>
    <w:rsid w:val="00B07531"/>
    <w:rsid w:val="00B07BD4"/>
    <w:rsid w:val="00B117BF"/>
    <w:rsid w:val="00B11E6E"/>
    <w:rsid w:val="00B1222D"/>
    <w:rsid w:val="00B13727"/>
    <w:rsid w:val="00B13770"/>
    <w:rsid w:val="00B13ACE"/>
    <w:rsid w:val="00B15E73"/>
    <w:rsid w:val="00B15ECD"/>
    <w:rsid w:val="00B17BEA"/>
    <w:rsid w:val="00B21E2B"/>
    <w:rsid w:val="00B22C17"/>
    <w:rsid w:val="00B231C7"/>
    <w:rsid w:val="00B24EF2"/>
    <w:rsid w:val="00B25237"/>
    <w:rsid w:val="00B259C9"/>
    <w:rsid w:val="00B27224"/>
    <w:rsid w:val="00B302CE"/>
    <w:rsid w:val="00B30ED5"/>
    <w:rsid w:val="00B31420"/>
    <w:rsid w:val="00B31766"/>
    <w:rsid w:val="00B333A7"/>
    <w:rsid w:val="00B3391A"/>
    <w:rsid w:val="00B3483C"/>
    <w:rsid w:val="00B35B0E"/>
    <w:rsid w:val="00B37EA3"/>
    <w:rsid w:val="00B413DA"/>
    <w:rsid w:val="00B421A5"/>
    <w:rsid w:val="00B423B8"/>
    <w:rsid w:val="00B42800"/>
    <w:rsid w:val="00B43669"/>
    <w:rsid w:val="00B43F71"/>
    <w:rsid w:val="00B46C32"/>
    <w:rsid w:val="00B47700"/>
    <w:rsid w:val="00B51A28"/>
    <w:rsid w:val="00B51F17"/>
    <w:rsid w:val="00B53367"/>
    <w:rsid w:val="00B53AE3"/>
    <w:rsid w:val="00B53D2E"/>
    <w:rsid w:val="00B545CF"/>
    <w:rsid w:val="00B5575A"/>
    <w:rsid w:val="00B55B72"/>
    <w:rsid w:val="00B5778B"/>
    <w:rsid w:val="00B57D1B"/>
    <w:rsid w:val="00B57FBF"/>
    <w:rsid w:val="00B60E46"/>
    <w:rsid w:val="00B6283A"/>
    <w:rsid w:val="00B66DF1"/>
    <w:rsid w:val="00B70A01"/>
    <w:rsid w:val="00B70F1D"/>
    <w:rsid w:val="00B715B6"/>
    <w:rsid w:val="00B718E0"/>
    <w:rsid w:val="00B730BA"/>
    <w:rsid w:val="00B74433"/>
    <w:rsid w:val="00B75345"/>
    <w:rsid w:val="00B75369"/>
    <w:rsid w:val="00B75AA1"/>
    <w:rsid w:val="00B761F7"/>
    <w:rsid w:val="00B76E89"/>
    <w:rsid w:val="00B779A1"/>
    <w:rsid w:val="00B80181"/>
    <w:rsid w:val="00B808C1"/>
    <w:rsid w:val="00B817FF"/>
    <w:rsid w:val="00B81A0A"/>
    <w:rsid w:val="00B81FC2"/>
    <w:rsid w:val="00B82058"/>
    <w:rsid w:val="00B82EB0"/>
    <w:rsid w:val="00B83956"/>
    <w:rsid w:val="00B84453"/>
    <w:rsid w:val="00B84E76"/>
    <w:rsid w:val="00B84EF4"/>
    <w:rsid w:val="00B8527C"/>
    <w:rsid w:val="00B86190"/>
    <w:rsid w:val="00B867D6"/>
    <w:rsid w:val="00B86F27"/>
    <w:rsid w:val="00B871BB"/>
    <w:rsid w:val="00B9069B"/>
    <w:rsid w:val="00B90974"/>
    <w:rsid w:val="00B90B70"/>
    <w:rsid w:val="00B91A54"/>
    <w:rsid w:val="00B931C0"/>
    <w:rsid w:val="00B95214"/>
    <w:rsid w:val="00B957BE"/>
    <w:rsid w:val="00B95ABE"/>
    <w:rsid w:val="00B95DDD"/>
    <w:rsid w:val="00B9757A"/>
    <w:rsid w:val="00B97C96"/>
    <w:rsid w:val="00B97E6D"/>
    <w:rsid w:val="00BA0E62"/>
    <w:rsid w:val="00BA1ECE"/>
    <w:rsid w:val="00BA36BF"/>
    <w:rsid w:val="00BA3A1C"/>
    <w:rsid w:val="00BA4E07"/>
    <w:rsid w:val="00BA70AE"/>
    <w:rsid w:val="00BB1E26"/>
    <w:rsid w:val="00BB1F6B"/>
    <w:rsid w:val="00BB3A12"/>
    <w:rsid w:val="00BB4569"/>
    <w:rsid w:val="00BB4F20"/>
    <w:rsid w:val="00BB68FB"/>
    <w:rsid w:val="00BC23A5"/>
    <w:rsid w:val="00BC386A"/>
    <w:rsid w:val="00BC4F19"/>
    <w:rsid w:val="00BC5622"/>
    <w:rsid w:val="00BC5F13"/>
    <w:rsid w:val="00BD1169"/>
    <w:rsid w:val="00BD55D6"/>
    <w:rsid w:val="00BD5CFB"/>
    <w:rsid w:val="00BD7082"/>
    <w:rsid w:val="00BD7789"/>
    <w:rsid w:val="00BE0135"/>
    <w:rsid w:val="00BE0318"/>
    <w:rsid w:val="00BE2237"/>
    <w:rsid w:val="00BE2711"/>
    <w:rsid w:val="00BE349F"/>
    <w:rsid w:val="00BE3748"/>
    <w:rsid w:val="00BE4635"/>
    <w:rsid w:val="00BE4B22"/>
    <w:rsid w:val="00BE550F"/>
    <w:rsid w:val="00BE7D97"/>
    <w:rsid w:val="00BF22D5"/>
    <w:rsid w:val="00BF2FD9"/>
    <w:rsid w:val="00BF3FF2"/>
    <w:rsid w:val="00BF4CC9"/>
    <w:rsid w:val="00BF4E57"/>
    <w:rsid w:val="00BF4F5F"/>
    <w:rsid w:val="00BF6F9D"/>
    <w:rsid w:val="00C000EA"/>
    <w:rsid w:val="00C0208D"/>
    <w:rsid w:val="00C03979"/>
    <w:rsid w:val="00C04C50"/>
    <w:rsid w:val="00C04C73"/>
    <w:rsid w:val="00C05462"/>
    <w:rsid w:val="00C0550D"/>
    <w:rsid w:val="00C0581F"/>
    <w:rsid w:val="00C05CA6"/>
    <w:rsid w:val="00C10375"/>
    <w:rsid w:val="00C10A35"/>
    <w:rsid w:val="00C11A95"/>
    <w:rsid w:val="00C12AA8"/>
    <w:rsid w:val="00C131B2"/>
    <w:rsid w:val="00C137B2"/>
    <w:rsid w:val="00C13E89"/>
    <w:rsid w:val="00C14B00"/>
    <w:rsid w:val="00C15259"/>
    <w:rsid w:val="00C15B90"/>
    <w:rsid w:val="00C16D07"/>
    <w:rsid w:val="00C1752D"/>
    <w:rsid w:val="00C17B5F"/>
    <w:rsid w:val="00C211FC"/>
    <w:rsid w:val="00C22FFE"/>
    <w:rsid w:val="00C25178"/>
    <w:rsid w:val="00C2529C"/>
    <w:rsid w:val="00C25C17"/>
    <w:rsid w:val="00C2643A"/>
    <w:rsid w:val="00C26A6B"/>
    <w:rsid w:val="00C26CF8"/>
    <w:rsid w:val="00C2739E"/>
    <w:rsid w:val="00C30816"/>
    <w:rsid w:val="00C30E1C"/>
    <w:rsid w:val="00C31A34"/>
    <w:rsid w:val="00C3233D"/>
    <w:rsid w:val="00C3243E"/>
    <w:rsid w:val="00C32DB4"/>
    <w:rsid w:val="00C35F11"/>
    <w:rsid w:val="00C36502"/>
    <w:rsid w:val="00C37F2C"/>
    <w:rsid w:val="00C42B78"/>
    <w:rsid w:val="00C444F0"/>
    <w:rsid w:val="00C450AB"/>
    <w:rsid w:val="00C4578E"/>
    <w:rsid w:val="00C46070"/>
    <w:rsid w:val="00C46973"/>
    <w:rsid w:val="00C46D13"/>
    <w:rsid w:val="00C47F7E"/>
    <w:rsid w:val="00C50037"/>
    <w:rsid w:val="00C503FB"/>
    <w:rsid w:val="00C50E40"/>
    <w:rsid w:val="00C5170A"/>
    <w:rsid w:val="00C52A2D"/>
    <w:rsid w:val="00C52DDA"/>
    <w:rsid w:val="00C531AF"/>
    <w:rsid w:val="00C538D0"/>
    <w:rsid w:val="00C53BA0"/>
    <w:rsid w:val="00C5442A"/>
    <w:rsid w:val="00C5596F"/>
    <w:rsid w:val="00C574EE"/>
    <w:rsid w:val="00C6028B"/>
    <w:rsid w:val="00C604A0"/>
    <w:rsid w:val="00C61692"/>
    <w:rsid w:val="00C63B20"/>
    <w:rsid w:val="00C64F8D"/>
    <w:rsid w:val="00C65B69"/>
    <w:rsid w:val="00C70CC8"/>
    <w:rsid w:val="00C7151D"/>
    <w:rsid w:val="00C71C05"/>
    <w:rsid w:val="00C725E4"/>
    <w:rsid w:val="00C73E52"/>
    <w:rsid w:val="00C74726"/>
    <w:rsid w:val="00C760A1"/>
    <w:rsid w:val="00C7728C"/>
    <w:rsid w:val="00C81146"/>
    <w:rsid w:val="00C81B7D"/>
    <w:rsid w:val="00C825E4"/>
    <w:rsid w:val="00C85C3D"/>
    <w:rsid w:val="00C865A7"/>
    <w:rsid w:val="00C86B34"/>
    <w:rsid w:val="00C8762A"/>
    <w:rsid w:val="00C877AA"/>
    <w:rsid w:val="00C90B46"/>
    <w:rsid w:val="00C90B98"/>
    <w:rsid w:val="00C91BF6"/>
    <w:rsid w:val="00C92052"/>
    <w:rsid w:val="00C929A1"/>
    <w:rsid w:val="00C9391F"/>
    <w:rsid w:val="00C93BFC"/>
    <w:rsid w:val="00C96037"/>
    <w:rsid w:val="00C963E7"/>
    <w:rsid w:val="00C96572"/>
    <w:rsid w:val="00C97D6E"/>
    <w:rsid w:val="00CA111A"/>
    <w:rsid w:val="00CA3010"/>
    <w:rsid w:val="00CA4710"/>
    <w:rsid w:val="00CA67AD"/>
    <w:rsid w:val="00CB1EA4"/>
    <w:rsid w:val="00CB3044"/>
    <w:rsid w:val="00CB3AFD"/>
    <w:rsid w:val="00CB4115"/>
    <w:rsid w:val="00CB6334"/>
    <w:rsid w:val="00CB7BB9"/>
    <w:rsid w:val="00CB7FBE"/>
    <w:rsid w:val="00CC0165"/>
    <w:rsid w:val="00CC01C4"/>
    <w:rsid w:val="00CC045C"/>
    <w:rsid w:val="00CC0765"/>
    <w:rsid w:val="00CC22E5"/>
    <w:rsid w:val="00CC23F3"/>
    <w:rsid w:val="00CC3A9A"/>
    <w:rsid w:val="00CC3EEB"/>
    <w:rsid w:val="00CC4F00"/>
    <w:rsid w:val="00CC50F3"/>
    <w:rsid w:val="00CC660E"/>
    <w:rsid w:val="00CC6B4F"/>
    <w:rsid w:val="00CD1737"/>
    <w:rsid w:val="00CD59FB"/>
    <w:rsid w:val="00CE3D01"/>
    <w:rsid w:val="00CE3DF1"/>
    <w:rsid w:val="00CE4484"/>
    <w:rsid w:val="00CE44E2"/>
    <w:rsid w:val="00CE4A5C"/>
    <w:rsid w:val="00CE53FB"/>
    <w:rsid w:val="00CE557B"/>
    <w:rsid w:val="00CE6259"/>
    <w:rsid w:val="00CE67EB"/>
    <w:rsid w:val="00CE69E0"/>
    <w:rsid w:val="00CE6E76"/>
    <w:rsid w:val="00CF0483"/>
    <w:rsid w:val="00CF1D4B"/>
    <w:rsid w:val="00CF28E7"/>
    <w:rsid w:val="00CF2B03"/>
    <w:rsid w:val="00CF4503"/>
    <w:rsid w:val="00CF5DA8"/>
    <w:rsid w:val="00CF727E"/>
    <w:rsid w:val="00D00701"/>
    <w:rsid w:val="00D00EA0"/>
    <w:rsid w:val="00D015FA"/>
    <w:rsid w:val="00D02A32"/>
    <w:rsid w:val="00D0343E"/>
    <w:rsid w:val="00D03675"/>
    <w:rsid w:val="00D03E42"/>
    <w:rsid w:val="00D042F0"/>
    <w:rsid w:val="00D044A0"/>
    <w:rsid w:val="00D05901"/>
    <w:rsid w:val="00D10657"/>
    <w:rsid w:val="00D107B2"/>
    <w:rsid w:val="00D1095A"/>
    <w:rsid w:val="00D11F3C"/>
    <w:rsid w:val="00D12117"/>
    <w:rsid w:val="00D142DF"/>
    <w:rsid w:val="00D14823"/>
    <w:rsid w:val="00D14B03"/>
    <w:rsid w:val="00D1762B"/>
    <w:rsid w:val="00D17F02"/>
    <w:rsid w:val="00D20B83"/>
    <w:rsid w:val="00D25145"/>
    <w:rsid w:val="00D25434"/>
    <w:rsid w:val="00D26262"/>
    <w:rsid w:val="00D264A1"/>
    <w:rsid w:val="00D26EBF"/>
    <w:rsid w:val="00D277D6"/>
    <w:rsid w:val="00D323A4"/>
    <w:rsid w:val="00D32548"/>
    <w:rsid w:val="00D334BF"/>
    <w:rsid w:val="00D34981"/>
    <w:rsid w:val="00D356C2"/>
    <w:rsid w:val="00D35E15"/>
    <w:rsid w:val="00D3602B"/>
    <w:rsid w:val="00D363AD"/>
    <w:rsid w:val="00D3644E"/>
    <w:rsid w:val="00D36B3B"/>
    <w:rsid w:val="00D371FF"/>
    <w:rsid w:val="00D37C62"/>
    <w:rsid w:val="00D411A6"/>
    <w:rsid w:val="00D414C1"/>
    <w:rsid w:val="00D41877"/>
    <w:rsid w:val="00D427F4"/>
    <w:rsid w:val="00D432DE"/>
    <w:rsid w:val="00D43931"/>
    <w:rsid w:val="00D4474C"/>
    <w:rsid w:val="00D44C82"/>
    <w:rsid w:val="00D44FD0"/>
    <w:rsid w:val="00D46607"/>
    <w:rsid w:val="00D46D8A"/>
    <w:rsid w:val="00D475C8"/>
    <w:rsid w:val="00D507DE"/>
    <w:rsid w:val="00D5238D"/>
    <w:rsid w:val="00D54431"/>
    <w:rsid w:val="00D555F1"/>
    <w:rsid w:val="00D60B60"/>
    <w:rsid w:val="00D61BE1"/>
    <w:rsid w:val="00D61EA1"/>
    <w:rsid w:val="00D61F2A"/>
    <w:rsid w:val="00D62FB2"/>
    <w:rsid w:val="00D6326E"/>
    <w:rsid w:val="00D63EF4"/>
    <w:rsid w:val="00D64C4B"/>
    <w:rsid w:val="00D64E9E"/>
    <w:rsid w:val="00D65E75"/>
    <w:rsid w:val="00D65E97"/>
    <w:rsid w:val="00D66821"/>
    <w:rsid w:val="00D66837"/>
    <w:rsid w:val="00D66E7F"/>
    <w:rsid w:val="00D67C9A"/>
    <w:rsid w:val="00D717AC"/>
    <w:rsid w:val="00D71AC1"/>
    <w:rsid w:val="00D72072"/>
    <w:rsid w:val="00D74151"/>
    <w:rsid w:val="00D74ED6"/>
    <w:rsid w:val="00D7567C"/>
    <w:rsid w:val="00D758BC"/>
    <w:rsid w:val="00D7605F"/>
    <w:rsid w:val="00D77AFD"/>
    <w:rsid w:val="00D8044E"/>
    <w:rsid w:val="00D80556"/>
    <w:rsid w:val="00D81F71"/>
    <w:rsid w:val="00D82AB9"/>
    <w:rsid w:val="00D83733"/>
    <w:rsid w:val="00D83CC1"/>
    <w:rsid w:val="00D83F52"/>
    <w:rsid w:val="00D845D8"/>
    <w:rsid w:val="00D848C1"/>
    <w:rsid w:val="00D84D72"/>
    <w:rsid w:val="00D857A0"/>
    <w:rsid w:val="00D85C81"/>
    <w:rsid w:val="00D861F9"/>
    <w:rsid w:val="00D863A5"/>
    <w:rsid w:val="00D874EE"/>
    <w:rsid w:val="00D91AD5"/>
    <w:rsid w:val="00D9325C"/>
    <w:rsid w:val="00D936C2"/>
    <w:rsid w:val="00D94226"/>
    <w:rsid w:val="00D946D9"/>
    <w:rsid w:val="00D95101"/>
    <w:rsid w:val="00D95B56"/>
    <w:rsid w:val="00D960BC"/>
    <w:rsid w:val="00D96DA7"/>
    <w:rsid w:val="00D972C6"/>
    <w:rsid w:val="00D974BC"/>
    <w:rsid w:val="00D97D08"/>
    <w:rsid w:val="00DA0983"/>
    <w:rsid w:val="00DA160F"/>
    <w:rsid w:val="00DA226D"/>
    <w:rsid w:val="00DA2C15"/>
    <w:rsid w:val="00DA3916"/>
    <w:rsid w:val="00DA478C"/>
    <w:rsid w:val="00DA7602"/>
    <w:rsid w:val="00DB00F7"/>
    <w:rsid w:val="00DB0848"/>
    <w:rsid w:val="00DB11EA"/>
    <w:rsid w:val="00DB287C"/>
    <w:rsid w:val="00DB294B"/>
    <w:rsid w:val="00DB3889"/>
    <w:rsid w:val="00DB3FC1"/>
    <w:rsid w:val="00DB4158"/>
    <w:rsid w:val="00DB5102"/>
    <w:rsid w:val="00DB5C3E"/>
    <w:rsid w:val="00DB6FFB"/>
    <w:rsid w:val="00DC28FF"/>
    <w:rsid w:val="00DC2CF5"/>
    <w:rsid w:val="00DC2D9C"/>
    <w:rsid w:val="00DC3378"/>
    <w:rsid w:val="00DC3FFA"/>
    <w:rsid w:val="00DC4366"/>
    <w:rsid w:val="00DC4482"/>
    <w:rsid w:val="00DC4E1F"/>
    <w:rsid w:val="00DC50A0"/>
    <w:rsid w:val="00DC7E76"/>
    <w:rsid w:val="00DC7FB0"/>
    <w:rsid w:val="00DD0CC8"/>
    <w:rsid w:val="00DD1018"/>
    <w:rsid w:val="00DD1F8A"/>
    <w:rsid w:val="00DD2961"/>
    <w:rsid w:val="00DD2E7B"/>
    <w:rsid w:val="00DD3335"/>
    <w:rsid w:val="00DD3858"/>
    <w:rsid w:val="00DD3F54"/>
    <w:rsid w:val="00DD471E"/>
    <w:rsid w:val="00DD5241"/>
    <w:rsid w:val="00DD5D84"/>
    <w:rsid w:val="00DE14F5"/>
    <w:rsid w:val="00DE1B3F"/>
    <w:rsid w:val="00DE30BA"/>
    <w:rsid w:val="00DE32CE"/>
    <w:rsid w:val="00DE36CF"/>
    <w:rsid w:val="00DE571D"/>
    <w:rsid w:val="00DF14C9"/>
    <w:rsid w:val="00DF33D5"/>
    <w:rsid w:val="00DF3565"/>
    <w:rsid w:val="00DF3EA2"/>
    <w:rsid w:val="00DF522C"/>
    <w:rsid w:val="00DF62CC"/>
    <w:rsid w:val="00DF6E69"/>
    <w:rsid w:val="00DF718E"/>
    <w:rsid w:val="00DF7965"/>
    <w:rsid w:val="00DF7C98"/>
    <w:rsid w:val="00E015C9"/>
    <w:rsid w:val="00E03E69"/>
    <w:rsid w:val="00E04560"/>
    <w:rsid w:val="00E055FF"/>
    <w:rsid w:val="00E100DD"/>
    <w:rsid w:val="00E106F9"/>
    <w:rsid w:val="00E10AD7"/>
    <w:rsid w:val="00E11262"/>
    <w:rsid w:val="00E117AC"/>
    <w:rsid w:val="00E12A1B"/>
    <w:rsid w:val="00E13233"/>
    <w:rsid w:val="00E1456B"/>
    <w:rsid w:val="00E14A44"/>
    <w:rsid w:val="00E14BAF"/>
    <w:rsid w:val="00E16C40"/>
    <w:rsid w:val="00E16DCE"/>
    <w:rsid w:val="00E172BF"/>
    <w:rsid w:val="00E20084"/>
    <w:rsid w:val="00E223AB"/>
    <w:rsid w:val="00E225AA"/>
    <w:rsid w:val="00E235D1"/>
    <w:rsid w:val="00E24475"/>
    <w:rsid w:val="00E24B9E"/>
    <w:rsid w:val="00E27348"/>
    <w:rsid w:val="00E308DE"/>
    <w:rsid w:val="00E30A32"/>
    <w:rsid w:val="00E30CD0"/>
    <w:rsid w:val="00E31244"/>
    <w:rsid w:val="00E31C7A"/>
    <w:rsid w:val="00E3493A"/>
    <w:rsid w:val="00E37AFD"/>
    <w:rsid w:val="00E405C2"/>
    <w:rsid w:val="00E412EB"/>
    <w:rsid w:val="00E41860"/>
    <w:rsid w:val="00E419F8"/>
    <w:rsid w:val="00E41BBD"/>
    <w:rsid w:val="00E423C0"/>
    <w:rsid w:val="00E42837"/>
    <w:rsid w:val="00E4360C"/>
    <w:rsid w:val="00E43E03"/>
    <w:rsid w:val="00E4616C"/>
    <w:rsid w:val="00E4645A"/>
    <w:rsid w:val="00E4660F"/>
    <w:rsid w:val="00E47125"/>
    <w:rsid w:val="00E47374"/>
    <w:rsid w:val="00E47407"/>
    <w:rsid w:val="00E47A48"/>
    <w:rsid w:val="00E5199F"/>
    <w:rsid w:val="00E51EB8"/>
    <w:rsid w:val="00E52A0D"/>
    <w:rsid w:val="00E53331"/>
    <w:rsid w:val="00E544F3"/>
    <w:rsid w:val="00E54F64"/>
    <w:rsid w:val="00E55546"/>
    <w:rsid w:val="00E556B7"/>
    <w:rsid w:val="00E569D6"/>
    <w:rsid w:val="00E56B44"/>
    <w:rsid w:val="00E56F3C"/>
    <w:rsid w:val="00E6001F"/>
    <w:rsid w:val="00E60E5B"/>
    <w:rsid w:val="00E60EA0"/>
    <w:rsid w:val="00E624BA"/>
    <w:rsid w:val="00E6435A"/>
    <w:rsid w:val="00E643E2"/>
    <w:rsid w:val="00E7048F"/>
    <w:rsid w:val="00E7393E"/>
    <w:rsid w:val="00E8209B"/>
    <w:rsid w:val="00E82653"/>
    <w:rsid w:val="00E833E2"/>
    <w:rsid w:val="00E85835"/>
    <w:rsid w:val="00E85AF2"/>
    <w:rsid w:val="00E867A3"/>
    <w:rsid w:val="00E86CA6"/>
    <w:rsid w:val="00E907BA"/>
    <w:rsid w:val="00E916D3"/>
    <w:rsid w:val="00E91BD1"/>
    <w:rsid w:val="00E91F79"/>
    <w:rsid w:val="00E9226A"/>
    <w:rsid w:val="00E93814"/>
    <w:rsid w:val="00E9483A"/>
    <w:rsid w:val="00E94C10"/>
    <w:rsid w:val="00E966E7"/>
    <w:rsid w:val="00E9732A"/>
    <w:rsid w:val="00E97782"/>
    <w:rsid w:val="00E97968"/>
    <w:rsid w:val="00EA233B"/>
    <w:rsid w:val="00EA2418"/>
    <w:rsid w:val="00EA2643"/>
    <w:rsid w:val="00EA341A"/>
    <w:rsid w:val="00EA51D3"/>
    <w:rsid w:val="00EA638D"/>
    <w:rsid w:val="00EA7436"/>
    <w:rsid w:val="00EA7461"/>
    <w:rsid w:val="00EB00B4"/>
    <w:rsid w:val="00EB08DE"/>
    <w:rsid w:val="00EB0BB1"/>
    <w:rsid w:val="00EB17B8"/>
    <w:rsid w:val="00EB207B"/>
    <w:rsid w:val="00EB2647"/>
    <w:rsid w:val="00EB2E55"/>
    <w:rsid w:val="00EB2E79"/>
    <w:rsid w:val="00EB3F8A"/>
    <w:rsid w:val="00EB6859"/>
    <w:rsid w:val="00EB77B6"/>
    <w:rsid w:val="00EC0871"/>
    <w:rsid w:val="00EC0D8E"/>
    <w:rsid w:val="00EC26DA"/>
    <w:rsid w:val="00EC413B"/>
    <w:rsid w:val="00EC4178"/>
    <w:rsid w:val="00EC4458"/>
    <w:rsid w:val="00EC4BFC"/>
    <w:rsid w:val="00EC5C94"/>
    <w:rsid w:val="00EC6087"/>
    <w:rsid w:val="00EC72AA"/>
    <w:rsid w:val="00EC75C8"/>
    <w:rsid w:val="00ED0938"/>
    <w:rsid w:val="00ED0A6C"/>
    <w:rsid w:val="00ED13E0"/>
    <w:rsid w:val="00ED31FA"/>
    <w:rsid w:val="00ED3929"/>
    <w:rsid w:val="00ED3A36"/>
    <w:rsid w:val="00ED3BFB"/>
    <w:rsid w:val="00ED4807"/>
    <w:rsid w:val="00ED50BE"/>
    <w:rsid w:val="00ED70E6"/>
    <w:rsid w:val="00ED73ED"/>
    <w:rsid w:val="00ED7620"/>
    <w:rsid w:val="00EE1833"/>
    <w:rsid w:val="00EE2C2F"/>
    <w:rsid w:val="00EE54B8"/>
    <w:rsid w:val="00EE6C62"/>
    <w:rsid w:val="00EE6C75"/>
    <w:rsid w:val="00EF1A84"/>
    <w:rsid w:val="00EF43B2"/>
    <w:rsid w:val="00EF44EB"/>
    <w:rsid w:val="00EF4F8D"/>
    <w:rsid w:val="00EF6D1C"/>
    <w:rsid w:val="00EF75B8"/>
    <w:rsid w:val="00EF788C"/>
    <w:rsid w:val="00EF7C3A"/>
    <w:rsid w:val="00F00A60"/>
    <w:rsid w:val="00F014F4"/>
    <w:rsid w:val="00F0267E"/>
    <w:rsid w:val="00F02816"/>
    <w:rsid w:val="00F033FE"/>
    <w:rsid w:val="00F0427A"/>
    <w:rsid w:val="00F045A1"/>
    <w:rsid w:val="00F053AA"/>
    <w:rsid w:val="00F0648D"/>
    <w:rsid w:val="00F06895"/>
    <w:rsid w:val="00F07747"/>
    <w:rsid w:val="00F102E0"/>
    <w:rsid w:val="00F1134E"/>
    <w:rsid w:val="00F122AC"/>
    <w:rsid w:val="00F1282C"/>
    <w:rsid w:val="00F12ED7"/>
    <w:rsid w:val="00F13B5B"/>
    <w:rsid w:val="00F14B0D"/>
    <w:rsid w:val="00F155DE"/>
    <w:rsid w:val="00F17D71"/>
    <w:rsid w:val="00F200FF"/>
    <w:rsid w:val="00F20E25"/>
    <w:rsid w:val="00F21379"/>
    <w:rsid w:val="00F21BC8"/>
    <w:rsid w:val="00F21CC2"/>
    <w:rsid w:val="00F22D28"/>
    <w:rsid w:val="00F22F88"/>
    <w:rsid w:val="00F237BE"/>
    <w:rsid w:val="00F24568"/>
    <w:rsid w:val="00F24EB3"/>
    <w:rsid w:val="00F313EA"/>
    <w:rsid w:val="00F34E87"/>
    <w:rsid w:val="00F3548F"/>
    <w:rsid w:val="00F35CD7"/>
    <w:rsid w:val="00F36E04"/>
    <w:rsid w:val="00F404ED"/>
    <w:rsid w:val="00F41BC0"/>
    <w:rsid w:val="00F422CF"/>
    <w:rsid w:val="00F43EDA"/>
    <w:rsid w:val="00F45334"/>
    <w:rsid w:val="00F472D1"/>
    <w:rsid w:val="00F505F8"/>
    <w:rsid w:val="00F50AEE"/>
    <w:rsid w:val="00F54E28"/>
    <w:rsid w:val="00F5500F"/>
    <w:rsid w:val="00F55A9A"/>
    <w:rsid w:val="00F578D4"/>
    <w:rsid w:val="00F60AF5"/>
    <w:rsid w:val="00F6323C"/>
    <w:rsid w:val="00F63C42"/>
    <w:rsid w:val="00F63C93"/>
    <w:rsid w:val="00F63D8B"/>
    <w:rsid w:val="00F64D94"/>
    <w:rsid w:val="00F6611B"/>
    <w:rsid w:val="00F666EB"/>
    <w:rsid w:val="00F66B66"/>
    <w:rsid w:val="00F66D94"/>
    <w:rsid w:val="00F6759D"/>
    <w:rsid w:val="00F70016"/>
    <w:rsid w:val="00F72086"/>
    <w:rsid w:val="00F72471"/>
    <w:rsid w:val="00F73063"/>
    <w:rsid w:val="00F74850"/>
    <w:rsid w:val="00F75C90"/>
    <w:rsid w:val="00F762BA"/>
    <w:rsid w:val="00F773B1"/>
    <w:rsid w:val="00F80D44"/>
    <w:rsid w:val="00F817C9"/>
    <w:rsid w:val="00F82DF6"/>
    <w:rsid w:val="00F83044"/>
    <w:rsid w:val="00F83B2C"/>
    <w:rsid w:val="00F845C5"/>
    <w:rsid w:val="00F85F55"/>
    <w:rsid w:val="00F860B8"/>
    <w:rsid w:val="00F86C4A"/>
    <w:rsid w:val="00F86E28"/>
    <w:rsid w:val="00F90CE9"/>
    <w:rsid w:val="00F90F84"/>
    <w:rsid w:val="00F9204B"/>
    <w:rsid w:val="00F934BC"/>
    <w:rsid w:val="00F93910"/>
    <w:rsid w:val="00F93C33"/>
    <w:rsid w:val="00F95A1C"/>
    <w:rsid w:val="00F9681C"/>
    <w:rsid w:val="00F97431"/>
    <w:rsid w:val="00F97C9B"/>
    <w:rsid w:val="00F97CC9"/>
    <w:rsid w:val="00FA0E38"/>
    <w:rsid w:val="00FA0EDB"/>
    <w:rsid w:val="00FA0FAE"/>
    <w:rsid w:val="00FA1228"/>
    <w:rsid w:val="00FA191E"/>
    <w:rsid w:val="00FA1995"/>
    <w:rsid w:val="00FA26B5"/>
    <w:rsid w:val="00FA2FCE"/>
    <w:rsid w:val="00FA4BDA"/>
    <w:rsid w:val="00FA4F1D"/>
    <w:rsid w:val="00FA60FA"/>
    <w:rsid w:val="00FA65B8"/>
    <w:rsid w:val="00FA6974"/>
    <w:rsid w:val="00FB0003"/>
    <w:rsid w:val="00FB3D89"/>
    <w:rsid w:val="00FB3E84"/>
    <w:rsid w:val="00FB4785"/>
    <w:rsid w:val="00FB4EDD"/>
    <w:rsid w:val="00FB7204"/>
    <w:rsid w:val="00FB7E6A"/>
    <w:rsid w:val="00FBD969"/>
    <w:rsid w:val="00FC17C2"/>
    <w:rsid w:val="00FC1EBD"/>
    <w:rsid w:val="00FC26DF"/>
    <w:rsid w:val="00FC2D00"/>
    <w:rsid w:val="00FC2F8A"/>
    <w:rsid w:val="00FC317B"/>
    <w:rsid w:val="00FC3626"/>
    <w:rsid w:val="00FC3C76"/>
    <w:rsid w:val="00FC4B0B"/>
    <w:rsid w:val="00FC4F69"/>
    <w:rsid w:val="00FC4F93"/>
    <w:rsid w:val="00FC554C"/>
    <w:rsid w:val="00FC5775"/>
    <w:rsid w:val="00FC5C99"/>
    <w:rsid w:val="00FC5E05"/>
    <w:rsid w:val="00FC6212"/>
    <w:rsid w:val="00FD1B63"/>
    <w:rsid w:val="00FD1B78"/>
    <w:rsid w:val="00FD2C01"/>
    <w:rsid w:val="00FD3C8B"/>
    <w:rsid w:val="00FD4FCB"/>
    <w:rsid w:val="00FD512E"/>
    <w:rsid w:val="00FD5395"/>
    <w:rsid w:val="00FD58AD"/>
    <w:rsid w:val="00FD5BBA"/>
    <w:rsid w:val="00FD6A0E"/>
    <w:rsid w:val="00FD6BDE"/>
    <w:rsid w:val="00FD7CD4"/>
    <w:rsid w:val="00FE0500"/>
    <w:rsid w:val="00FE0AC7"/>
    <w:rsid w:val="00FE155A"/>
    <w:rsid w:val="00FE19D0"/>
    <w:rsid w:val="00FE248B"/>
    <w:rsid w:val="00FE2CB3"/>
    <w:rsid w:val="00FE5AA9"/>
    <w:rsid w:val="00FE6641"/>
    <w:rsid w:val="00FE6D44"/>
    <w:rsid w:val="00FE70EE"/>
    <w:rsid w:val="00FE710B"/>
    <w:rsid w:val="00FF1A1A"/>
    <w:rsid w:val="00FF202A"/>
    <w:rsid w:val="00FF3665"/>
    <w:rsid w:val="00FF36CB"/>
    <w:rsid w:val="00FF544B"/>
    <w:rsid w:val="00FF613D"/>
    <w:rsid w:val="00FF6777"/>
    <w:rsid w:val="013083B9"/>
    <w:rsid w:val="018AEC79"/>
    <w:rsid w:val="01CFDA6A"/>
    <w:rsid w:val="0262A56C"/>
    <w:rsid w:val="029FE97E"/>
    <w:rsid w:val="03672934"/>
    <w:rsid w:val="037A1D9B"/>
    <w:rsid w:val="03A653A0"/>
    <w:rsid w:val="04573392"/>
    <w:rsid w:val="04D9466A"/>
    <w:rsid w:val="04F1466E"/>
    <w:rsid w:val="04F53A61"/>
    <w:rsid w:val="0558A1F5"/>
    <w:rsid w:val="05AABECD"/>
    <w:rsid w:val="063B6A60"/>
    <w:rsid w:val="06698214"/>
    <w:rsid w:val="066DC970"/>
    <w:rsid w:val="06F4CA55"/>
    <w:rsid w:val="081CC0FE"/>
    <w:rsid w:val="0829E783"/>
    <w:rsid w:val="08A66577"/>
    <w:rsid w:val="0901DF53"/>
    <w:rsid w:val="09127331"/>
    <w:rsid w:val="09C2998C"/>
    <w:rsid w:val="0A348989"/>
    <w:rsid w:val="0AA09D2A"/>
    <w:rsid w:val="0ACADEE0"/>
    <w:rsid w:val="0B0024C1"/>
    <w:rsid w:val="0C0A1B38"/>
    <w:rsid w:val="0C490805"/>
    <w:rsid w:val="0C87D67E"/>
    <w:rsid w:val="0C95796D"/>
    <w:rsid w:val="0CDD9D42"/>
    <w:rsid w:val="0D4994AB"/>
    <w:rsid w:val="0D539FC9"/>
    <w:rsid w:val="0DFD5766"/>
    <w:rsid w:val="0E094B75"/>
    <w:rsid w:val="0E49631B"/>
    <w:rsid w:val="0EA2CDE6"/>
    <w:rsid w:val="0F07120F"/>
    <w:rsid w:val="0FFED444"/>
    <w:rsid w:val="1038700B"/>
    <w:rsid w:val="1090460E"/>
    <w:rsid w:val="10DFFD63"/>
    <w:rsid w:val="112EABCF"/>
    <w:rsid w:val="114515C9"/>
    <w:rsid w:val="12396CB3"/>
    <w:rsid w:val="1267BEFA"/>
    <w:rsid w:val="12C25750"/>
    <w:rsid w:val="139AA283"/>
    <w:rsid w:val="13CEF14F"/>
    <w:rsid w:val="13ED38CA"/>
    <w:rsid w:val="1414923A"/>
    <w:rsid w:val="14DC6B75"/>
    <w:rsid w:val="14E36912"/>
    <w:rsid w:val="1524710D"/>
    <w:rsid w:val="153C5EC1"/>
    <w:rsid w:val="156B7698"/>
    <w:rsid w:val="15E9A74E"/>
    <w:rsid w:val="16572367"/>
    <w:rsid w:val="1698780F"/>
    <w:rsid w:val="1718DD08"/>
    <w:rsid w:val="172355B7"/>
    <w:rsid w:val="1764C5CE"/>
    <w:rsid w:val="17CD87CB"/>
    <w:rsid w:val="1826C3D5"/>
    <w:rsid w:val="18B476B9"/>
    <w:rsid w:val="19E0EAE5"/>
    <w:rsid w:val="19F7E97B"/>
    <w:rsid w:val="1A0BE9A1"/>
    <w:rsid w:val="1A35554E"/>
    <w:rsid w:val="1AAC745E"/>
    <w:rsid w:val="1B5D3F22"/>
    <w:rsid w:val="1B74E9DD"/>
    <w:rsid w:val="1C20A853"/>
    <w:rsid w:val="1D52235B"/>
    <w:rsid w:val="1D5D84AA"/>
    <w:rsid w:val="1DE49803"/>
    <w:rsid w:val="1DF19947"/>
    <w:rsid w:val="1E04D971"/>
    <w:rsid w:val="1EBE90EC"/>
    <w:rsid w:val="1F2BA0B3"/>
    <w:rsid w:val="1FB31673"/>
    <w:rsid w:val="20006F9C"/>
    <w:rsid w:val="20D5F8CD"/>
    <w:rsid w:val="210CF273"/>
    <w:rsid w:val="21B1FE0F"/>
    <w:rsid w:val="21C0C369"/>
    <w:rsid w:val="21D09105"/>
    <w:rsid w:val="21FEC3CD"/>
    <w:rsid w:val="2221A8C1"/>
    <w:rsid w:val="22609DE9"/>
    <w:rsid w:val="2284FDB6"/>
    <w:rsid w:val="22D74C09"/>
    <w:rsid w:val="231A58F3"/>
    <w:rsid w:val="237AB9BE"/>
    <w:rsid w:val="23B835C0"/>
    <w:rsid w:val="23C17BD9"/>
    <w:rsid w:val="23ECA025"/>
    <w:rsid w:val="248A5FC8"/>
    <w:rsid w:val="24CE33DD"/>
    <w:rsid w:val="256B8A32"/>
    <w:rsid w:val="258A2E14"/>
    <w:rsid w:val="25C77C7E"/>
    <w:rsid w:val="25D6D0E3"/>
    <w:rsid w:val="26049178"/>
    <w:rsid w:val="265EED70"/>
    <w:rsid w:val="26A7C0AA"/>
    <w:rsid w:val="27456BB9"/>
    <w:rsid w:val="276C6BB0"/>
    <w:rsid w:val="2833D429"/>
    <w:rsid w:val="290A30C6"/>
    <w:rsid w:val="29570F42"/>
    <w:rsid w:val="29A3D758"/>
    <w:rsid w:val="2A529FB4"/>
    <w:rsid w:val="2A6FDC19"/>
    <w:rsid w:val="2A75EA9A"/>
    <w:rsid w:val="2B34405A"/>
    <w:rsid w:val="2B72AB74"/>
    <w:rsid w:val="2BEA5598"/>
    <w:rsid w:val="2C2D720D"/>
    <w:rsid w:val="2C78C1AA"/>
    <w:rsid w:val="2C7F77B9"/>
    <w:rsid w:val="2D3F5B0B"/>
    <w:rsid w:val="2D489A35"/>
    <w:rsid w:val="2D5D02A8"/>
    <w:rsid w:val="2DD4E93F"/>
    <w:rsid w:val="2E2CB2FE"/>
    <w:rsid w:val="2EB9BB27"/>
    <w:rsid w:val="2F9B9FE0"/>
    <w:rsid w:val="2FC2C4D7"/>
    <w:rsid w:val="314D54E0"/>
    <w:rsid w:val="3181C644"/>
    <w:rsid w:val="3184F085"/>
    <w:rsid w:val="31AB6824"/>
    <w:rsid w:val="3224DE42"/>
    <w:rsid w:val="328910EB"/>
    <w:rsid w:val="329C1880"/>
    <w:rsid w:val="32C69119"/>
    <w:rsid w:val="32FE79E5"/>
    <w:rsid w:val="3308C59D"/>
    <w:rsid w:val="332DCEF9"/>
    <w:rsid w:val="332F42AC"/>
    <w:rsid w:val="33845523"/>
    <w:rsid w:val="34285DD3"/>
    <w:rsid w:val="343CEED7"/>
    <w:rsid w:val="34A12E07"/>
    <w:rsid w:val="353B10CD"/>
    <w:rsid w:val="35E419E7"/>
    <w:rsid w:val="3613C0E8"/>
    <w:rsid w:val="363C6ED4"/>
    <w:rsid w:val="3650E0D3"/>
    <w:rsid w:val="365AE511"/>
    <w:rsid w:val="3720D217"/>
    <w:rsid w:val="37C02B27"/>
    <w:rsid w:val="37CE0A90"/>
    <w:rsid w:val="3858F19A"/>
    <w:rsid w:val="38761467"/>
    <w:rsid w:val="38C48A46"/>
    <w:rsid w:val="3B3CC59D"/>
    <w:rsid w:val="3C08F8BA"/>
    <w:rsid w:val="3C25FECC"/>
    <w:rsid w:val="3CE200A3"/>
    <w:rsid w:val="3D0162B3"/>
    <w:rsid w:val="3D27EFB7"/>
    <w:rsid w:val="3D5B34CC"/>
    <w:rsid w:val="3D88116B"/>
    <w:rsid w:val="3DDDF4F8"/>
    <w:rsid w:val="3E8FB880"/>
    <w:rsid w:val="3EA9F4D4"/>
    <w:rsid w:val="3EE5268E"/>
    <w:rsid w:val="3F4A1E77"/>
    <w:rsid w:val="3F6717F4"/>
    <w:rsid w:val="3F70122B"/>
    <w:rsid w:val="3FF9A3F2"/>
    <w:rsid w:val="40043A90"/>
    <w:rsid w:val="40480C76"/>
    <w:rsid w:val="407E7DA9"/>
    <w:rsid w:val="40E76F97"/>
    <w:rsid w:val="41DB2A5C"/>
    <w:rsid w:val="421763AC"/>
    <w:rsid w:val="43AD067E"/>
    <w:rsid w:val="447A4E9A"/>
    <w:rsid w:val="4487ED33"/>
    <w:rsid w:val="449E3E11"/>
    <w:rsid w:val="44EA1A22"/>
    <w:rsid w:val="4508829C"/>
    <w:rsid w:val="4558D96A"/>
    <w:rsid w:val="45998751"/>
    <w:rsid w:val="46669AED"/>
    <w:rsid w:val="46CCEA5D"/>
    <w:rsid w:val="46E5B3BE"/>
    <w:rsid w:val="47769141"/>
    <w:rsid w:val="48F09367"/>
    <w:rsid w:val="49F00030"/>
    <w:rsid w:val="4A3E3DE0"/>
    <w:rsid w:val="4A4CDC28"/>
    <w:rsid w:val="4A5F7D8A"/>
    <w:rsid w:val="4AD2B6B5"/>
    <w:rsid w:val="4B937F9C"/>
    <w:rsid w:val="4B99D5C0"/>
    <w:rsid w:val="4BAB8864"/>
    <w:rsid w:val="4C3F6962"/>
    <w:rsid w:val="4D176360"/>
    <w:rsid w:val="4D75C2D0"/>
    <w:rsid w:val="4D97E529"/>
    <w:rsid w:val="4DCF8BFD"/>
    <w:rsid w:val="4E3A070A"/>
    <w:rsid w:val="4F3CB9AE"/>
    <w:rsid w:val="4F8A99A7"/>
    <w:rsid w:val="4FAFBB88"/>
    <w:rsid w:val="4FED2CF5"/>
    <w:rsid w:val="50AE0DEE"/>
    <w:rsid w:val="50E2A70D"/>
    <w:rsid w:val="518FDDED"/>
    <w:rsid w:val="51C81C51"/>
    <w:rsid w:val="51CE6F4A"/>
    <w:rsid w:val="51FE2329"/>
    <w:rsid w:val="520B2A19"/>
    <w:rsid w:val="520F337B"/>
    <w:rsid w:val="521F20DE"/>
    <w:rsid w:val="521FBB0E"/>
    <w:rsid w:val="52C61F12"/>
    <w:rsid w:val="5337E937"/>
    <w:rsid w:val="534CDA5E"/>
    <w:rsid w:val="53E1EBC8"/>
    <w:rsid w:val="53F59F83"/>
    <w:rsid w:val="542C45E1"/>
    <w:rsid w:val="547716A3"/>
    <w:rsid w:val="54C27A23"/>
    <w:rsid w:val="54EB6536"/>
    <w:rsid w:val="55A85EB0"/>
    <w:rsid w:val="5613FAA0"/>
    <w:rsid w:val="5707964B"/>
    <w:rsid w:val="57357650"/>
    <w:rsid w:val="5768D41D"/>
    <w:rsid w:val="5806E490"/>
    <w:rsid w:val="588A39DF"/>
    <w:rsid w:val="58D85379"/>
    <w:rsid w:val="58FFDB7F"/>
    <w:rsid w:val="591BF698"/>
    <w:rsid w:val="59338B34"/>
    <w:rsid w:val="594EA373"/>
    <w:rsid w:val="595659DE"/>
    <w:rsid w:val="59AF7093"/>
    <w:rsid w:val="59B48EF3"/>
    <w:rsid w:val="5AE65982"/>
    <w:rsid w:val="5B0CAD0B"/>
    <w:rsid w:val="5BFDEB3E"/>
    <w:rsid w:val="5CA41FA4"/>
    <w:rsid w:val="5CAB03D0"/>
    <w:rsid w:val="5CDC27EC"/>
    <w:rsid w:val="5CDD7723"/>
    <w:rsid w:val="5D04BB34"/>
    <w:rsid w:val="5D8EA9E0"/>
    <w:rsid w:val="5DFCEC1A"/>
    <w:rsid w:val="5EB13FBD"/>
    <w:rsid w:val="5ED2F9CD"/>
    <w:rsid w:val="5F1B36EB"/>
    <w:rsid w:val="5F55FEA3"/>
    <w:rsid w:val="5F6F0E4C"/>
    <w:rsid w:val="5FD798EC"/>
    <w:rsid w:val="60C572BD"/>
    <w:rsid w:val="60ED0C69"/>
    <w:rsid w:val="6118E720"/>
    <w:rsid w:val="61332DF0"/>
    <w:rsid w:val="61B30497"/>
    <w:rsid w:val="629F372E"/>
    <w:rsid w:val="62E1FA3D"/>
    <w:rsid w:val="6326B129"/>
    <w:rsid w:val="641C6810"/>
    <w:rsid w:val="64B1D38E"/>
    <w:rsid w:val="64C92E7F"/>
    <w:rsid w:val="65459A34"/>
    <w:rsid w:val="655C175A"/>
    <w:rsid w:val="65A92DCE"/>
    <w:rsid w:val="65CF046B"/>
    <w:rsid w:val="65F2B4CC"/>
    <w:rsid w:val="661285C9"/>
    <w:rsid w:val="661D4458"/>
    <w:rsid w:val="665B7335"/>
    <w:rsid w:val="66ECEC0D"/>
    <w:rsid w:val="6773D410"/>
    <w:rsid w:val="67FD4027"/>
    <w:rsid w:val="680275D5"/>
    <w:rsid w:val="692CEF94"/>
    <w:rsid w:val="69692A49"/>
    <w:rsid w:val="698603B7"/>
    <w:rsid w:val="698AF246"/>
    <w:rsid w:val="69F2014E"/>
    <w:rsid w:val="6A25E1DD"/>
    <w:rsid w:val="6A57FCCB"/>
    <w:rsid w:val="6A702C4A"/>
    <w:rsid w:val="6AEEC980"/>
    <w:rsid w:val="6AFD1B11"/>
    <w:rsid w:val="6B14179C"/>
    <w:rsid w:val="6B40F2D0"/>
    <w:rsid w:val="6BE2619D"/>
    <w:rsid w:val="6C117B22"/>
    <w:rsid w:val="6C4B280C"/>
    <w:rsid w:val="6C611D86"/>
    <w:rsid w:val="6CE50100"/>
    <w:rsid w:val="6CE94781"/>
    <w:rsid w:val="6D178666"/>
    <w:rsid w:val="6D33813F"/>
    <w:rsid w:val="6DE6580C"/>
    <w:rsid w:val="6F29F0C8"/>
    <w:rsid w:val="6F377C28"/>
    <w:rsid w:val="6F669C9C"/>
    <w:rsid w:val="6FA8031A"/>
    <w:rsid w:val="7030EB95"/>
    <w:rsid w:val="7047A03B"/>
    <w:rsid w:val="71336AEE"/>
    <w:rsid w:val="716C187D"/>
    <w:rsid w:val="72B252C5"/>
    <w:rsid w:val="72B3FC62"/>
    <w:rsid w:val="72F234E1"/>
    <w:rsid w:val="735C73D4"/>
    <w:rsid w:val="74340473"/>
    <w:rsid w:val="74A57B3F"/>
    <w:rsid w:val="74D16BB5"/>
    <w:rsid w:val="75032BA9"/>
    <w:rsid w:val="751971E4"/>
    <w:rsid w:val="75632117"/>
    <w:rsid w:val="759C7194"/>
    <w:rsid w:val="75F14CBB"/>
    <w:rsid w:val="76779CCC"/>
    <w:rsid w:val="76C9651B"/>
    <w:rsid w:val="77FEA0F6"/>
    <w:rsid w:val="79271239"/>
    <w:rsid w:val="79AA3267"/>
    <w:rsid w:val="79B893CA"/>
    <w:rsid w:val="79F654A4"/>
    <w:rsid w:val="7AA43508"/>
    <w:rsid w:val="7B0CD281"/>
    <w:rsid w:val="7B6BF491"/>
    <w:rsid w:val="7B72596B"/>
    <w:rsid w:val="7BB89A5F"/>
    <w:rsid w:val="7CFC8B31"/>
    <w:rsid w:val="7D9723ED"/>
    <w:rsid w:val="7D998A42"/>
    <w:rsid w:val="7DC05ACE"/>
    <w:rsid w:val="7DD0C354"/>
    <w:rsid w:val="7E5061B3"/>
    <w:rsid w:val="7E52EC04"/>
    <w:rsid w:val="7EA8F606"/>
    <w:rsid w:val="7EAD1845"/>
    <w:rsid w:val="7F07BF4D"/>
    <w:rsid w:val="7F55C1A9"/>
    <w:rsid w:val="7F86828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85F7D"/>
  <w15:chartTrackingRefBased/>
  <w15:docId w15:val="{98D56E8A-9F47-42A4-B3E5-4D91948C0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03B96"/>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aliases w:val="H4,H41,H42"/>
    <w:basedOn w:val="Naslov3"/>
    <w:next w:val="Navaden"/>
    <w:link w:val="Naslov4Znak"/>
    <w:uiPriority w:val="9"/>
    <w:unhideWhenUsed/>
    <w:qFormat/>
    <w:rsid w:val="00450FAE"/>
    <w:pPr>
      <w:numPr>
        <w:ilvl w:val="3"/>
      </w:numPr>
      <w:outlineLvl w:val="3"/>
    </w:pPr>
    <w:rPr>
      <w:bCs w:val="0"/>
      <w:iCs/>
    </w:rPr>
  </w:style>
  <w:style w:type="paragraph" w:styleId="Naslov5">
    <w:name w:val="heading 5"/>
    <w:aliases w:val="H5,H51,H52"/>
    <w:basedOn w:val="Naslov4"/>
    <w:next w:val="Navaden"/>
    <w:link w:val="Naslov5Znak"/>
    <w:uiPriority w:val="9"/>
    <w:unhideWhenUsed/>
    <w:qFormat/>
    <w:rsid w:val="00002A2A"/>
    <w:pPr>
      <w:numPr>
        <w:ilvl w:val="4"/>
      </w:numPr>
      <w:ind w:left="924" w:hanging="924"/>
      <w:outlineLvl w:val="4"/>
    </w:pPr>
  </w:style>
  <w:style w:type="paragraph" w:styleId="Naslov6">
    <w:name w:val="heading 6"/>
    <w:aliases w:val="H6,H61,H62"/>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
    <w:link w:val="Naslov4"/>
    <w:uiPriority w:val="9"/>
    <w:rsid w:val="00450FAE"/>
    <w:rPr>
      <w:rFonts w:ascii="Arial" w:eastAsia="Times New Roman" w:hAnsi="Arial"/>
      <w:b/>
      <w:i/>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aliases w:val="H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paragraph" w:customStyle="1" w:styleId="gmail-msolistparagraph">
    <w:name w:val="gmail-msolistparagraph"/>
    <w:basedOn w:val="Navaden"/>
    <w:rsid w:val="00C05462"/>
    <w:pPr>
      <w:spacing w:before="100" w:beforeAutospacing="1" w:after="100" w:afterAutospacing="1" w:line="240" w:lineRule="auto"/>
      <w:jc w:val="left"/>
    </w:pPr>
    <w:rPr>
      <w:rFonts w:ascii="Calibri" w:eastAsiaTheme="minorHAnsi" w:hAnsi="Calibri" w:cs="Calibri"/>
      <w:sz w:val="22"/>
      <w:lang w:eastAsia="sl-SI"/>
    </w:rPr>
  </w:style>
  <w:style w:type="character" w:customStyle="1" w:styleId="OdstavekseznamaZnak">
    <w:name w:val="Odstavek seznama Znak"/>
    <w:aliases w:val="Heading x1 Znak"/>
    <w:link w:val="Odstavekseznama"/>
    <w:uiPriority w:val="34"/>
    <w:rsid w:val="006E260D"/>
    <w:rPr>
      <w:rFonts w:ascii="Arial" w:hAnsi="Arial"/>
      <w:szCs w:val="22"/>
      <w:lang w:eastAsia="en-US"/>
    </w:rPr>
  </w:style>
  <w:style w:type="paragraph" w:customStyle="1" w:styleId="Default">
    <w:name w:val="Default"/>
    <w:rsid w:val="00C93BFC"/>
    <w:pPr>
      <w:autoSpaceDE w:val="0"/>
      <w:autoSpaceDN w:val="0"/>
      <w:adjustRightInd w:val="0"/>
    </w:pPr>
    <w:rPr>
      <w:rFonts w:ascii="Arial" w:eastAsia="Times New Roman" w:hAnsi="Arial" w:cs="Arial"/>
      <w:color w:val="000000"/>
      <w:sz w:val="24"/>
      <w:szCs w:val="24"/>
    </w:rPr>
  </w:style>
  <w:style w:type="paragraph" w:styleId="Navadensplet">
    <w:name w:val="Normal (Web)"/>
    <w:basedOn w:val="Navaden"/>
    <w:uiPriority w:val="99"/>
    <w:rsid w:val="003A713A"/>
    <w:pPr>
      <w:widowControl w:val="0"/>
      <w:suppressAutoHyphens/>
      <w:autoSpaceDN w:val="0"/>
      <w:spacing w:line="240" w:lineRule="auto"/>
      <w:jc w:val="left"/>
    </w:pPr>
    <w:rPr>
      <w:rFonts w:ascii="Times" w:eastAsia="Times New Roman" w:hAnsi="Times" w:cs="Calibri"/>
      <w:kern w:val="3"/>
      <w:szCs w:val="20"/>
      <w:lang w:val="en-US" w:eastAsia="zh-CN"/>
    </w:rPr>
  </w:style>
  <w:style w:type="paragraph" w:customStyle="1" w:styleId="Odstavekseznama1">
    <w:name w:val="Odstavek seznama1"/>
    <w:basedOn w:val="Navaden"/>
    <w:rsid w:val="009E4225"/>
    <w:pPr>
      <w:suppressAutoHyphens/>
      <w:spacing w:line="276" w:lineRule="auto"/>
      <w:ind w:left="720"/>
      <w:contextualSpacing/>
    </w:pPr>
    <w:rPr>
      <w:rFonts w:ascii="Times New Roman" w:eastAsia="Times New Roman" w:hAnsi="Times New Roman"/>
      <w:sz w:val="22"/>
      <w:szCs w:val="20"/>
      <w:lang w:eastAsia="sl-SI"/>
    </w:rPr>
  </w:style>
  <w:style w:type="character" w:styleId="SledenaHiperpovezava">
    <w:name w:val="FollowedHyperlink"/>
    <w:basedOn w:val="Privzetapisavaodstavka"/>
    <w:uiPriority w:val="99"/>
    <w:semiHidden/>
    <w:unhideWhenUsed/>
    <w:rsid w:val="00F6323C"/>
    <w:rPr>
      <w:color w:val="954F72" w:themeColor="followedHyperlink"/>
      <w:u w:val="single"/>
    </w:rPr>
  </w:style>
  <w:style w:type="paragraph" w:customStyle="1" w:styleId="tevilnatoka">
    <w:name w:val="tevilnatoka"/>
    <w:basedOn w:val="Navaden"/>
    <w:rsid w:val="002459B7"/>
    <w:pPr>
      <w:spacing w:before="100" w:beforeAutospacing="1" w:after="100" w:afterAutospacing="1" w:line="240" w:lineRule="auto"/>
      <w:jc w:val="left"/>
    </w:pPr>
    <w:rPr>
      <w:rFonts w:ascii="Calibri" w:hAnsi="Calibri" w:cs="Calibri"/>
      <w:sz w:val="22"/>
      <w:lang w:eastAsia="sl-SI"/>
    </w:rPr>
  </w:style>
  <w:style w:type="paragraph" w:styleId="Intenzivencitat">
    <w:name w:val="Intense Quote"/>
    <w:aliases w:val="Obrazec_Nova RD_MP"/>
    <w:basedOn w:val="Navaden"/>
    <w:next w:val="Navaden"/>
    <w:link w:val="IntenzivencitatZnak"/>
    <w:autoRedefine/>
    <w:uiPriority w:val="99"/>
    <w:qFormat/>
    <w:rsid w:val="002067F6"/>
    <w:pPr>
      <w:pBdr>
        <w:top w:val="single" w:sz="4" w:space="10" w:color="541C72"/>
        <w:bottom w:val="single" w:sz="4" w:space="10" w:color="541C72"/>
      </w:pBdr>
      <w:spacing w:line="276" w:lineRule="auto"/>
      <w:jc w:val="center"/>
    </w:pPr>
    <w:rPr>
      <w:rFonts w:cs="Arial"/>
      <w:b/>
      <w:bCs/>
      <w:i/>
      <w:iCs/>
      <w:spacing w:val="20"/>
      <w:sz w:val="22"/>
      <w:lang w:eastAsia="zh-CN"/>
    </w:rPr>
  </w:style>
  <w:style w:type="character" w:customStyle="1" w:styleId="IntenzivencitatZnak">
    <w:name w:val="Intenziven citat Znak"/>
    <w:aliases w:val="Obrazec_Nova RD_MP Znak"/>
    <w:basedOn w:val="Privzetapisavaodstavka"/>
    <w:link w:val="Intenzivencitat"/>
    <w:uiPriority w:val="99"/>
    <w:rsid w:val="002067F6"/>
    <w:rPr>
      <w:rFonts w:ascii="Arial" w:hAnsi="Arial" w:cs="Arial"/>
      <w:b/>
      <w:bCs/>
      <w:i/>
      <w:iCs/>
      <w:spacing w:val="2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186063846">
      <w:bodyDiv w:val="1"/>
      <w:marLeft w:val="0"/>
      <w:marRight w:val="0"/>
      <w:marTop w:val="0"/>
      <w:marBottom w:val="0"/>
      <w:divBdr>
        <w:top w:val="none" w:sz="0" w:space="0" w:color="auto"/>
        <w:left w:val="none" w:sz="0" w:space="0" w:color="auto"/>
        <w:bottom w:val="none" w:sz="0" w:space="0" w:color="auto"/>
        <w:right w:val="none" w:sz="0" w:space="0" w:color="auto"/>
      </w:divBdr>
    </w:div>
    <w:div w:id="311250638">
      <w:bodyDiv w:val="1"/>
      <w:marLeft w:val="0"/>
      <w:marRight w:val="0"/>
      <w:marTop w:val="0"/>
      <w:marBottom w:val="0"/>
      <w:divBdr>
        <w:top w:val="none" w:sz="0" w:space="0" w:color="auto"/>
        <w:left w:val="none" w:sz="0" w:space="0" w:color="auto"/>
        <w:bottom w:val="none" w:sz="0" w:space="0" w:color="auto"/>
        <w:right w:val="none" w:sz="0" w:space="0" w:color="auto"/>
      </w:divBdr>
    </w:div>
    <w:div w:id="332531217">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30391931">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56673129">
      <w:bodyDiv w:val="1"/>
      <w:marLeft w:val="0"/>
      <w:marRight w:val="0"/>
      <w:marTop w:val="0"/>
      <w:marBottom w:val="0"/>
      <w:divBdr>
        <w:top w:val="none" w:sz="0" w:space="0" w:color="auto"/>
        <w:left w:val="none" w:sz="0" w:space="0" w:color="auto"/>
        <w:bottom w:val="none" w:sz="0" w:space="0" w:color="auto"/>
        <w:right w:val="none" w:sz="0" w:space="0" w:color="auto"/>
      </w:divBdr>
    </w:div>
    <w:div w:id="66231652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024671527">
      <w:bodyDiv w:val="1"/>
      <w:marLeft w:val="0"/>
      <w:marRight w:val="0"/>
      <w:marTop w:val="0"/>
      <w:marBottom w:val="0"/>
      <w:divBdr>
        <w:top w:val="none" w:sz="0" w:space="0" w:color="auto"/>
        <w:left w:val="none" w:sz="0" w:space="0" w:color="auto"/>
        <w:bottom w:val="none" w:sz="0" w:space="0" w:color="auto"/>
        <w:right w:val="none" w:sz="0" w:space="0" w:color="auto"/>
      </w:divBdr>
    </w:div>
    <w:div w:id="1115253458">
      <w:bodyDiv w:val="1"/>
      <w:marLeft w:val="0"/>
      <w:marRight w:val="0"/>
      <w:marTop w:val="0"/>
      <w:marBottom w:val="0"/>
      <w:divBdr>
        <w:top w:val="none" w:sz="0" w:space="0" w:color="auto"/>
        <w:left w:val="none" w:sz="0" w:space="0" w:color="auto"/>
        <w:bottom w:val="none" w:sz="0" w:space="0" w:color="auto"/>
        <w:right w:val="none" w:sz="0" w:space="0" w:color="auto"/>
      </w:divBdr>
    </w:div>
    <w:div w:id="1204486993">
      <w:bodyDiv w:val="1"/>
      <w:marLeft w:val="0"/>
      <w:marRight w:val="0"/>
      <w:marTop w:val="0"/>
      <w:marBottom w:val="0"/>
      <w:divBdr>
        <w:top w:val="none" w:sz="0" w:space="0" w:color="auto"/>
        <w:left w:val="none" w:sz="0" w:space="0" w:color="auto"/>
        <w:bottom w:val="none" w:sz="0" w:space="0" w:color="auto"/>
        <w:right w:val="none" w:sz="0" w:space="0" w:color="auto"/>
      </w:divBdr>
    </w:div>
    <w:div w:id="131471897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77367247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ab30142-4f2b-4185-a058-a7bea32e6cdd" xsi:nil="true"/>
    <lcf76f155ced4ddcb4097134ff3c332f xmlns="0cc01e1b-c1ec-46ad-8470-cc4efd71cc4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18B638D3DE388448AE594A9AF4D1524" ma:contentTypeVersion="16" ma:contentTypeDescription="Ustvari nov dokument." ma:contentTypeScope="" ma:versionID="465c412afc9cfa141a329eff80c47c28">
  <xsd:schema xmlns:xsd="http://www.w3.org/2001/XMLSchema" xmlns:xs="http://www.w3.org/2001/XMLSchema" xmlns:p="http://schemas.microsoft.com/office/2006/metadata/properties" xmlns:ns2="0cc01e1b-c1ec-46ad-8470-cc4efd71cc4e" xmlns:ns3="1ab30142-4f2b-4185-a058-a7bea32e6cdd" targetNamespace="http://schemas.microsoft.com/office/2006/metadata/properties" ma:root="true" ma:fieldsID="68af860537d971af8c7f836370635442" ns2:_="" ns3:_="">
    <xsd:import namespace="0cc01e1b-c1ec-46ad-8470-cc4efd71cc4e"/>
    <xsd:import namespace="1ab30142-4f2b-4185-a058-a7bea32e6cd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GenerationTime" minOccurs="0"/>
                <xsd:element ref="ns2:MediaServiceEventHashCode" minOccurs="0"/>
                <xsd:element ref="ns2:lcf76f155ced4ddcb4097134ff3c332f" minOccurs="0"/>
                <xsd:element ref="ns2:MediaServiceOCR" minOccurs="0"/>
                <xsd:element ref="ns2:MediaServiceDateTaken"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c01e1b-c1ec-46ad-8470-cc4efd71cc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f9493cd9-d67a-46d1-9c49-ede88e1a8190"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b30142-4f2b-4185-a058-a7bea32e6cdd"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12" nillable="true" ma:displayName="Taxonomy Catch All Column" ma:hidden="true" ma:list="{bb04592c-1a50-4359-be8f-f5dbdbaab038}" ma:internalName="TaxCatchAll" ma:showField="CatchAllData" ma:web="1ab30142-4f2b-4185-a058-a7bea32e6c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12ED82-4120-4D7E-A0B0-876FDA5928C0}">
  <ds:schemaRefs>
    <ds:schemaRef ds:uri="http://schemas.microsoft.com/office/2006/metadata/properties"/>
    <ds:schemaRef ds:uri="http://schemas.microsoft.com/office/infopath/2007/PartnerControls"/>
    <ds:schemaRef ds:uri="1ab30142-4f2b-4185-a058-a7bea32e6cdd"/>
    <ds:schemaRef ds:uri="0cc01e1b-c1ec-46ad-8470-cc4efd71cc4e"/>
  </ds:schemaRefs>
</ds:datastoreItem>
</file>

<file path=customXml/itemProps2.xml><?xml version="1.0" encoding="utf-8"?>
<ds:datastoreItem xmlns:ds="http://schemas.openxmlformats.org/officeDocument/2006/customXml" ds:itemID="{4938292F-AA9A-46D7-8B56-74BC5A75F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c01e1b-c1ec-46ad-8470-cc4efd71cc4e"/>
    <ds:schemaRef ds:uri="1ab30142-4f2b-4185-a058-a7bea32e6c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A96411-1875-46C5-AD78-064F15DE0A39}">
  <ds:schemaRefs>
    <ds:schemaRef ds:uri="http://schemas.openxmlformats.org/officeDocument/2006/bibliography"/>
  </ds:schemaRefs>
</ds:datastoreItem>
</file>

<file path=customXml/itemProps4.xml><?xml version="1.0" encoding="utf-8"?>
<ds:datastoreItem xmlns:ds="http://schemas.openxmlformats.org/officeDocument/2006/customXml" ds:itemID="{3E3204B4-971A-4EA8-8EAA-3163667673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predloga navodila</Template>
  <TotalTime>71</TotalTime>
  <Pages>9</Pages>
  <Words>1903</Words>
  <Characters>10852</Characters>
  <Application>Microsoft Office Word</Application>
  <DocSecurity>0</DocSecurity>
  <Lines>90</Lines>
  <Paragraphs>25</Paragraphs>
  <ScaleCrop>false</ScaleCrop>
  <HeadingPairs>
    <vt:vector size="2" baseType="variant">
      <vt:variant>
        <vt:lpstr>Naslov</vt:lpstr>
      </vt:variant>
      <vt:variant>
        <vt:i4>1</vt:i4>
      </vt:variant>
    </vt:vector>
  </HeadingPairs>
  <TitlesOfParts>
    <vt:vector size="1" baseType="lpstr">
      <vt:lpstr>“ jaslgjlk</vt:lpstr>
    </vt:vector>
  </TitlesOfParts>
  <Company>MFRS</Company>
  <LinksUpToDate>false</LinksUpToDate>
  <CharactersWithSpaces>12730</CharactersWithSpaces>
  <SharedDoc>false</SharedDoc>
  <HLinks>
    <vt:vector size="384" baseType="variant">
      <vt:variant>
        <vt:i4>4653073</vt:i4>
      </vt:variant>
      <vt:variant>
        <vt:i4>351</vt:i4>
      </vt:variant>
      <vt:variant>
        <vt:i4>0</vt:i4>
      </vt:variant>
      <vt:variant>
        <vt:i4>5</vt:i4>
      </vt:variant>
      <vt:variant>
        <vt:lpwstr>https://ejn.gov.si/espd/</vt:lpwstr>
      </vt:variant>
      <vt:variant>
        <vt:lpwstr/>
      </vt:variant>
      <vt:variant>
        <vt:i4>7602218</vt:i4>
      </vt:variant>
      <vt:variant>
        <vt:i4>348</vt:i4>
      </vt:variant>
      <vt:variant>
        <vt:i4>0</vt:i4>
      </vt:variant>
      <vt:variant>
        <vt:i4>5</vt:i4>
      </vt:variant>
      <vt:variant>
        <vt:lpwstr>http://www.uradni-list.si/1/objava.jsp?sop=2022-01-0014</vt:lpwstr>
      </vt:variant>
      <vt:variant>
        <vt:lpwstr/>
      </vt:variant>
      <vt:variant>
        <vt:i4>7405615</vt:i4>
      </vt:variant>
      <vt:variant>
        <vt:i4>345</vt:i4>
      </vt:variant>
      <vt:variant>
        <vt:i4>0</vt:i4>
      </vt:variant>
      <vt:variant>
        <vt:i4>5</vt:i4>
      </vt:variant>
      <vt:variant>
        <vt:lpwstr>http://www.uradni-list.si/1/objava.jsp?sop=2020-01-2765</vt:lpwstr>
      </vt:variant>
      <vt:variant>
        <vt:lpwstr/>
      </vt:variant>
      <vt:variant>
        <vt:i4>7340073</vt:i4>
      </vt:variant>
      <vt:variant>
        <vt:i4>342</vt:i4>
      </vt:variant>
      <vt:variant>
        <vt:i4>0</vt:i4>
      </vt:variant>
      <vt:variant>
        <vt:i4>5</vt:i4>
      </vt:variant>
      <vt:variant>
        <vt:lpwstr>http://www.uradni-list.si/1/objava.jsp?sop=2011-01-3056</vt:lpwstr>
      </vt:variant>
      <vt:variant>
        <vt:lpwstr/>
      </vt:variant>
      <vt:variant>
        <vt:i4>7143474</vt:i4>
      </vt:variant>
      <vt:variant>
        <vt:i4>339</vt:i4>
      </vt:variant>
      <vt:variant>
        <vt:i4>0</vt:i4>
      </vt:variant>
      <vt:variant>
        <vt:i4>5</vt:i4>
      </vt:variant>
      <vt:variant>
        <vt:lpwstr>http://www.ikglr.gov.si/si/delovna_podrocja/izvajanje_del_v_gozdovih</vt:lpwstr>
      </vt:variant>
      <vt:variant>
        <vt:lpwstr/>
      </vt:variant>
      <vt:variant>
        <vt:i4>8192041</vt:i4>
      </vt:variant>
      <vt:variant>
        <vt:i4>336</vt:i4>
      </vt:variant>
      <vt:variant>
        <vt:i4>0</vt:i4>
      </vt:variant>
      <vt:variant>
        <vt:i4>5</vt:i4>
      </vt:variant>
      <vt:variant>
        <vt:lpwstr>https://ejn.gov.si/</vt:lpwstr>
      </vt:variant>
      <vt:variant>
        <vt:lpwstr/>
      </vt:variant>
      <vt:variant>
        <vt:i4>8192041</vt:i4>
      </vt:variant>
      <vt:variant>
        <vt:i4>333</vt:i4>
      </vt:variant>
      <vt:variant>
        <vt:i4>0</vt:i4>
      </vt:variant>
      <vt:variant>
        <vt:i4>5</vt:i4>
      </vt:variant>
      <vt:variant>
        <vt:lpwstr>https://ejn.gov.si/</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327</vt:i4>
      </vt:variant>
      <vt:variant>
        <vt:i4>0</vt:i4>
      </vt:variant>
      <vt:variant>
        <vt:i4>5</vt:i4>
      </vt:variant>
      <vt:variant>
        <vt:lpwstr>https://ejn.gov.si/</vt:lpwstr>
      </vt:variant>
      <vt:variant>
        <vt:lpwstr/>
      </vt:variant>
      <vt:variant>
        <vt:i4>1179711</vt:i4>
      </vt:variant>
      <vt:variant>
        <vt:i4>320</vt:i4>
      </vt:variant>
      <vt:variant>
        <vt:i4>0</vt:i4>
      </vt:variant>
      <vt:variant>
        <vt:i4>5</vt:i4>
      </vt:variant>
      <vt:variant>
        <vt:lpwstr/>
      </vt:variant>
      <vt:variant>
        <vt:lpwstr>_Toc199957227</vt:lpwstr>
      </vt:variant>
      <vt:variant>
        <vt:i4>1179711</vt:i4>
      </vt:variant>
      <vt:variant>
        <vt:i4>314</vt:i4>
      </vt:variant>
      <vt:variant>
        <vt:i4>0</vt:i4>
      </vt:variant>
      <vt:variant>
        <vt:i4>5</vt:i4>
      </vt:variant>
      <vt:variant>
        <vt:lpwstr/>
      </vt:variant>
      <vt:variant>
        <vt:lpwstr>_Toc199957226</vt:lpwstr>
      </vt:variant>
      <vt:variant>
        <vt:i4>1179711</vt:i4>
      </vt:variant>
      <vt:variant>
        <vt:i4>308</vt:i4>
      </vt:variant>
      <vt:variant>
        <vt:i4>0</vt:i4>
      </vt:variant>
      <vt:variant>
        <vt:i4>5</vt:i4>
      </vt:variant>
      <vt:variant>
        <vt:lpwstr/>
      </vt:variant>
      <vt:variant>
        <vt:lpwstr>_Toc199957225</vt:lpwstr>
      </vt:variant>
      <vt:variant>
        <vt:i4>1179711</vt:i4>
      </vt:variant>
      <vt:variant>
        <vt:i4>302</vt:i4>
      </vt:variant>
      <vt:variant>
        <vt:i4>0</vt:i4>
      </vt:variant>
      <vt:variant>
        <vt:i4>5</vt:i4>
      </vt:variant>
      <vt:variant>
        <vt:lpwstr/>
      </vt:variant>
      <vt:variant>
        <vt:lpwstr>_Toc199957224</vt:lpwstr>
      </vt:variant>
      <vt:variant>
        <vt:i4>1179711</vt:i4>
      </vt:variant>
      <vt:variant>
        <vt:i4>296</vt:i4>
      </vt:variant>
      <vt:variant>
        <vt:i4>0</vt:i4>
      </vt:variant>
      <vt:variant>
        <vt:i4>5</vt:i4>
      </vt:variant>
      <vt:variant>
        <vt:lpwstr/>
      </vt:variant>
      <vt:variant>
        <vt:lpwstr>_Toc199957223</vt:lpwstr>
      </vt:variant>
      <vt:variant>
        <vt:i4>1179711</vt:i4>
      </vt:variant>
      <vt:variant>
        <vt:i4>290</vt:i4>
      </vt:variant>
      <vt:variant>
        <vt:i4>0</vt:i4>
      </vt:variant>
      <vt:variant>
        <vt:i4>5</vt:i4>
      </vt:variant>
      <vt:variant>
        <vt:lpwstr/>
      </vt:variant>
      <vt:variant>
        <vt:lpwstr>_Toc199957222</vt:lpwstr>
      </vt:variant>
      <vt:variant>
        <vt:i4>1179711</vt:i4>
      </vt:variant>
      <vt:variant>
        <vt:i4>284</vt:i4>
      </vt:variant>
      <vt:variant>
        <vt:i4>0</vt:i4>
      </vt:variant>
      <vt:variant>
        <vt:i4>5</vt:i4>
      </vt:variant>
      <vt:variant>
        <vt:lpwstr/>
      </vt:variant>
      <vt:variant>
        <vt:lpwstr>_Toc199957221</vt:lpwstr>
      </vt:variant>
      <vt:variant>
        <vt:i4>1179711</vt:i4>
      </vt:variant>
      <vt:variant>
        <vt:i4>278</vt:i4>
      </vt:variant>
      <vt:variant>
        <vt:i4>0</vt:i4>
      </vt:variant>
      <vt:variant>
        <vt:i4>5</vt:i4>
      </vt:variant>
      <vt:variant>
        <vt:lpwstr/>
      </vt:variant>
      <vt:variant>
        <vt:lpwstr>_Toc199957220</vt:lpwstr>
      </vt:variant>
      <vt:variant>
        <vt:i4>1114175</vt:i4>
      </vt:variant>
      <vt:variant>
        <vt:i4>272</vt:i4>
      </vt:variant>
      <vt:variant>
        <vt:i4>0</vt:i4>
      </vt:variant>
      <vt:variant>
        <vt:i4>5</vt:i4>
      </vt:variant>
      <vt:variant>
        <vt:lpwstr/>
      </vt:variant>
      <vt:variant>
        <vt:lpwstr>_Toc199957219</vt:lpwstr>
      </vt:variant>
      <vt:variant>
        <vt:i4>1114175</vt:i4>
      </vt:variant>
      <vt:variant>
        <vt:i4>266</vt:i4>
      </vt:variant>
      <vt:variant>
        <vt:i4>0</vt:i4>
      </vt:variant>
      <vt:variant>
        <vt:i4>5</vt:i4>
      </vt:variant>
      <vt:variant>
        <vt:lpwstr/>
      </vt:variant>
      <vt:variant>
        <vt:lpwstr>_Toc199957218</vt:lpwstr>
      </vt:variant>
      <vt:variant>
        <vt:i4>1114175</vt:i4>
      </vt:variant>
      <vt:variant>
        <vt:i4>260</vt:i4>
      </vt:variant>
      <vt:variant>
        <vt:i4>0</vt:i4>
      </vt:variant>
      <vt:variant>
        <vt:i4>5</vt:i4>
      </vt:variant>
      <vt:variant>
        <vt:lpwstr/>
      </vt:variant>
      <vt:variant>
        <vt:lpwstr>_Toc199957217</vt:lpwstr>
      </vt:variant>
      <vt:variant>
        <vt:i4>1114175</vt:i4>
      </vt:variant>
      <vt:variant>
        <vt:i4>254</vt:i4>
      </vt:variant>
      <vt:variant>
        <vt:i4>0</vt:i4>
      </vt:variant>
      <vt:variant>
        <vt:i4>5</vt:i4>
      </vt:variant>
      <vt:variant>
        <vt:lpwstr/>
      </vt:variant>
      <vt:variant>
        <vt:lpwstr>_Toc199957216</vt:lpwstr>
      </vt:variant>
      <vt:variant>
        <vt:i4>1114175</vt:i4>
      </vt:variant>
      <vt:variant>
        <vt:i4>248</vt:i4>
      </vt:variant>
      <vt:variant>
        <vt:i4>0</vt:i4>
      </vt:variant>
      <vt:variant>
        <vt:i4>5</vt:i4>
      </vt:variant>
      <vt:variant>
        <vt:lpwstr/>
      </vt:variant>
      <vt:variant>
        <vt:lpwstr>_Toc199957215</vt:lpwstr>
      </vt:variant>
      <vt:variant>
        <vt:i4>1114175</vt:i4>
      </vt:variant>
      <vt:variant>
        <vt:i4>242</vt:i4>
      </vt:variant>
      <vt:variant>
        <vt:i4>0</vt:i4>
      </vt:variant>
      <vt:variant>
        <vt:i4>5</vt:i4>
      </vt:variant>
      <vt:variant>
        <vt:lpwstr/>
      </vt:variant>
      <vt:variant>
        <vt:lpwstr>_Toc199957214</vt:lpwstr>
      </vt:variant>
      <vt:variant>
        <vt:i4>1114175</vt:i4>
      </vt:variant>
      <vt:variant>
        <vt:i4>236</vt:i4>
      </vt:variant>
      <vt:variant>
        <vt:i4>0</vt:i4>
      </vt:variant>
      <vt:variant>
        <vt:i4>5</vt:i4>
      </vt:variant>
      <vt:variant>
        <vt:lpwstr/>
      </vt:variant>
      <vt:variant>
        <vt:lpwstr>_Toc199957213</vt:lpwstr>
      </vt:variant>
      <vt:variant>
        <vt:i4>1114175</vt:i4>
      </vt:variant>
      <vt:variant>
        <vt:i4>230</vt:i4>
      </vt:variant>
      <vt:variant>
        <vt:i4>0</vt:i4>
      </vt:variant>
      <vt:variant>
        <vt:i4>5</vt:i4>
      </vt:variant>
      <vt:variant>
        <vt:lpwstr/>
      </vt:variant>
      <vt:variant>
        <vt:lpwstr>_Toc199957212</vt:lpwstr>
      </vt:variant>
      <vt:variant>
        <vt:i4>1114175</vt:i4>
      </vt:variant>
      <vt:variant>
        <vt:i4>224</vt:i4>
      </vt:variant>
      <vt:variant>
        <vt:i4>0</vt:i4>
      </vt:variant>
      <vt:variant>
        <vt:i4>5</vt:i4>
      </vt:variant>
      <vt:variant>
        <vt:lpwstr/>
      </vt:variant>
      <vt:variant>
        <vt:lpwstr>_Toc199957211</vt:lpwstr>
      </vt:variant>
      <vt:variant>
        <vt:i4>1114175</vt:i4>
      </vt:variant>
      <vt:variant>
        <vt:i4>218</vt:i4>
      </vt:variant>
      <vt:variant>
        <vt:i4>0</vt:i4>
      </vt:variant>
      <vt:variant>
        <vt:i4>5</vt:i4>
      </vt:variant>
      <vt:variant>
        <vt:lpwstr/>
      </vt:variant>
      <vt:variant>
        <vt:lpwstr>_Toc199957210</vt:lpwstr>
      </vt:variant>
      <vt:variant>
        <vt:i4>1048639</vt:i4>
      </vt:variant>
      <vt:variant>
        <vt:i4>212</vt:i4>
      </vt:variant>
      <vt:variant>
        <vt:i4>0</vt:i4>
      </vt:variant>
      <vt:variant>
        <vt:i4>5</vt:i4>
      </vt:variant>
      <vt:variant>
        <vt:lpwstr/>
      </vt:variant>
      <vt:variant>
        <vt:lpwstr>_Toc199957209</vt:lpwstr>
      </vt:variant>
      <vt:variant>
        <vt:i4>1048639</vt:i4>
      </vt:variant>
      <vt:variant>
        <vt:i4>206</vt:i4>
      </vt:variant>
      <vt:variant>
        <vt:i4>0</vt:i4>
      </vt:variant>
      <vt:variant>
        <vt:i4>5</vt:i4>
      </vt:variant>
      <vt:variant>
        <vt:lpwstr/>
      </vt:variant>
      <vt:variant>
        <vt:lpwstr>_Toc199957208</vt:lpwstr>
      </vt:variant>
      <vt:variant>
        <vt:i4>1048639</vt:i4>
      </vt:variant>
      <vt:variant>
        <vt:i4>200</vt:i4>
      </vt:variant>
      <vt:variant>
        <vt:i4>0</vt:i4>
      </vt:variant>
      <vt:variant>
        <vt:i4>5</vt:i4>
      </vt:variant>
      <vt:variant>
        <vt:lpwstr/>
      </vt:variant>
      <vt:variant>
        <vt:lpwstr>_Toc199957207</vt:lpwstr>
      </vt:variant>
      <vt:variant>
        <vt:i4>1048639</vt:i4>
      </vt:variant>
      <vt:variant>
        <vt:i4>194</vt:i4>
      </vt:variant>
      <vt:variant>
        <vt:i4>0</vt:i4>
      </vt:variant>
      <vt:variant>
        <vt:i4>5</vt:i4>
      </vt:variant>
      <vt:variant>
        <vt:lpwstr/>
      </vt:variant>
      <vt:variant>
        <vt:lpwstr>_Toc199957206</vt:lpwstr>
      </vt:variant>
      <vt:variant>
        <vt:i4>1048639</vt:i4>
      </vt:variant>
      <vt:variant>
        <vt:i4>188</vt:i4>
      </vt:variant>
      <vt:variant>
        <vt:i4>0</vt:i4>
      </vt:variant>
      <vt:variant>
        <vt:i4>5</vt:i4>
      </vt:variant>
      <vt:variant>
        <vt:lpwstr/>
      </vt:variant>
      <vt:variant>
        <vt:lpwstr>_Toc199957205</vt:lpwstr>
      </vt:variant>
      <vt:variant>
        <vt:i4>1048639</vt:i4>
      </vt:variant>
      <vt:variant>
        <vt:i4>182</vt:i4>
      </vt:variant>
      <vt:variant>
        <vt:i4>0</vt:i4>
      </vt:variant>
      <vt:variant>
        <vt:i4>5</vt:i4>
      </vt:variant>
      <vt:variant>
        <vt:lpwstr/>
      </vt:variant>
      <vt:variant>
        <vt:lpwstr>_Toc199957204</vt:lpwstr>
      </vt:variant>
      <vt:variant>
        <vt:i4>1048639</vt:i4>
      </vt:variant>
      <vt:variant>
        <vt:i4>176</vt:i4>
      </vt:variant>
      <vt:variant>
        <vt:i4>0</vt:i4>
      </vt:variant>
      <vt:variant>
        <vt:i4>5</vt:i4>
      </vt:variant>
      <vt:variant>
        <vt:lpwstr/>
      </vt:variant>
      <vt:variant>
        <vt:lpwstr>_Toc199957203</vt:lpwstr>
      </vt:variant>
      <vt:variant>
        <vt:i4>1048639</vt:i4>
      </vt:variant>
      <vt:variant>
        <vt:i4>170</vt:i4>
      </vt:variant>
      <vt:variant>
        <vt:i4>0</vt:i4>
      </vt:variant>
      <vt:variant>
        <vt:i4>5</vt:i4>
      </vt:variant>
      <vt:variant>
        <vt:lpwstr/>
      </vt:variant>
      <vt:variant>
        <vt:lpwstr>_Toc199957202</vt:lpwstr>
      </vt:variant>
      <vt:variant>
        <vt:i4>1048639</vt:i4>
      </vt:variant>
      <vt:variant>
        <vt:i4>164</vt:i4>
      </vt:variant>
      <vt:variant>
        <vt:i4>0</vt:i4>
      </vt:variant>
      <vt:variant>
        <vt:i4>5</vt:i4>
      </vt:variant>
      <vt:variant>
        <vt:lpwstr/>
      </vt:variant>
      <vt:variant>
        <vt:lpwstr>_Toc199957201</vt:lpwstr>
      </vt:variant>
      <vt:variant>
        <vt:i4>1048639</vt:i4>
      </vt:variant>
      <vt:variant>
        <vt:i4>158</vt:i4>
      </vt:variant>
      <vt:variant>
        <vt:i4>0</vt:i4>
      </vt:variant>
      <vt:variant>
        <vt:i4>5</vt:i4>
      </vt:variant>
      <vt:variant>
        <vt:lpwstr/>
      </vt:variant>
      <vt:variant>
        <vt:lpwstr>_Toc199957200</vt:lpwstr>
      </vt:variant>
      <vt:variant>
        <vt:i4>1638460</vt:i4>
      </vt:variant>
      <vt:variant>
        <vt:i4>152</vt:i4>
      </vt:variant>
      <vt:variant>
        <vt:i4>0</vt:i4>
      </vt:variant>
      <vt:variant>
        <vt:i4>5</vt:i4>
      </vt:variant>
      <vt:variant>
        <vt:lpwstr/>
      </vt:variant>
      <vt:variant>
        <vt:lpwstr>_Toc199957199</vt:lpwstr>
      </vt:variant>
      <vt:variant>
        <vt:i4>1638460</vt:i4>
      </vt:variant>
      <vt:variant>
        <vt:i4>146</vt:i4>
      </vt:variant>
      <vt:variant>
        <vt:i4>0</vt:i4>
      </vt:variant>
      <vt:variant>
        <vt:i4>5</vt:i4>
      </vt:variant>
      <vt:variant>
        <vt:lpwstr/>
      </vt:variant>
      <vt:variant>
        <vt:lpwstr>_Toc199957198</vt:lpwstr>
      </vt:variant>
      <vt:variant>
        <vt:i4>1638460</vt:i4>
      </vt:variant>
      <vt:variant>
        <vt:i4>140</vt:i4>
      </vt:variant>
      <vt:variant>
        <vt:i4>0</vt:i4>
      </vt:variant>
      <vt:variant>
        <vt:i4>5</vt:i4>
      </vt:variant>
      <vt:variant>
        <vt:lpwstr/>
      </vt:variant>
      <vt:variant>
        <vt:lpwstr>_Toc199957197</vt:lpwstr>
      </vt:variant>
      <vt:variant>
        <vt:i4>1638460</vt:i4>
      </vt:variant>
      <vt:variant>
        <vt:i4>134</vt:i4>
      </vt:variant>
      <vt:variant>
        <vt:i4>0</vt:i4>
      </vt:variant>
      <vt:variant>
        <vt:i4>5</vt:i4>
      </vt:variant>
      <vt:variant>
        <vt:lpwstr/>
      </vt:variant>
      <vt:variant>
        <vt:lpwstr>_Toc199957196</vt:lpwstr>
      </vt:variant>
      <vt:variant>
        <vt:i4>1638460</vt:i4>
      </vt:variant>
      <vt:variant>
        <vt:i4>128</vt:i4>
      </vt:variant>
      <vt:variant>
        <vt:i4>0</vt:i4>
      </vt:variant>
      <vt:variant>
        <vt:i4>5</vt:i4>
      </vt:variant>
      <vt:variant>
        <vt:lpwstr/>
      </vt:variant>
      <vt:variant>
        <vt:lpwstr>_Toc199957195</vt:lpwstr>
      </vt:variant>
      <vt:variant>
        <vt:i4>1638460</vt:i4>
      </vt:variant>
      <vt:variant>
        <vt:i4>122</vt:i4>
      </vt:variant>
      <vt:variant>
        <vt:i4>0</vt:i4>
      </vt:variant>
      <vt:variant>
        <vt:i4>5</vt:i4>
      </vt:variant>
      <vt:variant>
        <vt:lpwstr/>
      </vt:variant>
      <vt:variant>
        <vt:lpwstr>_Toc199957194</vt:lpwstr>
      </vt:variant>
      <vt:variant>
        <vt:i4>1638460</vt:i4>
      </vt:variant>
      <vt:variant>
        <vt:i4>116</vt:i4>
      </vt:variant>
      <vt:variant>
        <vt:i4>0</vt:i4>
      </vt:variant>
      <vt:variant>
        <vt:i4>5</vt:i4>
      </vt:variant>
      <vt:variant>
        <vt:lpwstr/>
      </vt:variant>
      <vt:variant>
        <vt:lpwstr>_Toc199957193</vt:lpwstr>
      </vt:variant>
      <vt:variant>
        <vt:i4>1638460</vt:i4>
      </vt:variant>
      <vt:variant>
        <vt:i4>110</vt:i4>
      </vt:variant>
      <vt:variant>
        <vt:i4>0</vt:i4>
      </vt:variant>
      <vt:variant>
        <vt:i4>5</vt:i4>
      </vt:variant>
      <vt:variant>
        <vt:lpwstr/>
      </vt:variant>
      <vt:variant>
        <vt:lpwstr>_Toc199957192</vt:lpwstr>
      </vt:variant>
      <vt:variant>
        <vt:i4>1638460</vt:i4>
      </vt:variant>
      <vt:variant>
        <vt:i4>104</vt:i4>
      </vt:variant>
      <vt:variant>
        <vt:i4>0</vt:i4>
      </vt:variant>
      <vt:variant>
        <vt:i4>5</vt:i4>
      </vt:variant>
      <vt:variant>
        <vt:lpwstr/>
      </vt:variant>
      <vt:variant>
        <vt:lpwstr>_Toc199957191</vt:lpwstr>
      </vt:variant>
      <vt:variant>
        <vt:i4>1638460</vt:i4>
      </vt:variant>
      <vt:variant>
        <vt:i4>98</vt:i4>
      </vt:variant>
      <vt:variant>
        <vt:i4>0</vt:i4>
      </vt:variant>
      <vt:variant>
        <vt:i4>5</vt:i4>
      </vt:variant>
      <vt:variant>
        <vt:lpwstr/>
      </vt:variant>
      <vt:variant>
        <vt:lpwstr>_Toc199957190</vt:lpwstr>
      </vt:variant>
      <vt:variant>
        <vt:i4>1572924</vt:i4>
      </vt:variant>
      <vt:variant>
        <vt:i4>92</vt:i4>
      </vt:variant>
      <vt:variant>
        <vt:i4>0</vt:i4>
      </vt:variant>
      <vt:variant>
        <vt:i4>5</vt:i4>
      </vt:variant>
      <vt:variant>
        <vt:lpwstr/>
      </vt:variant>
      <vt:variant>
        <vt:lpwstr>_Toc199957189</vt:lpwstr>
      </vt:variant>
      <vt:variant>
        <vt:i4>1572924</vt:i4>
      </vt:variant>
      <vt:variant>
        <vt:i4>86</vt:i4>
      </vt:variant>
      <vt:variant>
        <vt:i4>0</vt:i4>
      </vt:variant>
      <vt:variant>
        <vt:i4>5</vt:i4>
      </vt:variant>
      <vt:variant>
        <vt:lpwstr/>
      </vt:variant>
      <vt:variant>
        <vt:lpwstr>_Toc199957188</vt:lpwstr>
      </vt:variant>
      <vt:variant>
        <vt:i4>1572924</vt:i4>
      </vt:variant>
      <vt:variant>
        <vt:i4>80</vt:i4>
      </vt:variant>
      <vt:variant>
        <vt:i4>0</vt:i4>
      </vt:variant>
      <vt:variant>
        <vt:i4>5</vt:i4>
      </vt:variant>
      <vt:variant>
        <vt:lpwstr/>
      </vt:variant>
      <vt:variant>
        <vt:lpwstr>_Toc199957187</vt:lpwstr>
      </vt:variant>
      <vt:variant>
        <vt:i4>1572924</vt:i4>
      </vt:variant>
      <vt:variant>
        <vt:i4>74</vt:i4>
      </vt:variant>
      <vt:variant>
        <vt:i4>0</vt:i4>
      </vt:variant>
      <vt:variant>
        <vt:i4>5</vt:i4>
      </vt:variant>
      <vt:variant>
        <vt:lpwstr/>
      </vt:variant>
      <vt:variant>
        <vt:lpwstr>_Toc199957186</vt:lpwstr>
      </vt:variant>
      <vt:variant>
        <vt:i4>1572924</vt:i4>
      </vt:variant>
      <vt:variant>
        <vt:i4>68</vt:i4>
      </vt:variant>
      <vt:variant>
        <vt:i4>0</vt:i4>
      </vt:variant>
      <vt:variant>
        <vt:i4>5</vt:i4>
      </vt:variant>
      <vt:variant>
        <vt:lpwstr/>
      </vt:variant>
      <vt:variant>
        <vt:lpwstr>_Toc199957185</vt:lpwstr>
      </vt:variant>
      <vt:variant>
        <vt:i4>1572924</vt:i4>
      </vt:variant>
      <vt:variant>
        <vt:i4>62</vt:i4>
      </vt:variant>
      <vt:variant>
        <vt:i4>0</vt:i4>
      </vt:variant>
      <vt:variant>
        <vt:i4>5</vt:i4>
      </vt:variant>
      <vt:variant>
        <vt:lpwstr/>
      </vt:variant>
      <vt:variant>
        <vt:lpwstr>_Toc199957184</vt:lpwstr>
      </vt:variant>
      <vt:variant>
        <vt:i4>1572924</vt:i4>
      </vt:variant>
      <vt:variant>
        <vt:i4>56</vt:i4>
      </vt:variant>
      <vt:variant>
        <vt:i4>0</vt:i4>
      </vt:variant>
      <vt:variant>
        <vt:i4>5</vt:i4>
      </vt:variant>
      <vt:variant>
        <vt:lpwstr/>
      </vt:variant>
      <vt:variant>
        <vt:lpwstr>_Toc199957183</vt:lpwstr>
      </vt:variant>
      <vt:variant>
        <vt:i4>1572924</vt:i4>
      </vt:variant>
      <vt:variant>
        <vt:i4>50</vt:i4>
      </vt:variant>
      <vt:variant>
        <vt:i4>0</vt:i4>
      </vt:variant>
      <vt:variant>
        <vt:i4>5</vt:i4>
      </vt:variant>
      <vt:variant>
        <vt:lpwstr/>
      </vt:variant>
      <vt:variant>
        <vt:lpwstr>_Toc199957182</vt:lpwstr>
      </vt:variant>
      <vt:variant>
        <vt:i4>1572924</vt:i4>
      </vt:variant>
      <vt:variant>
        <vt:i4>44</vt:i4>
      </vt:variant>
      <vt:variant>
        <vt:i4>0</vt:i4>
      </vt:variant>
      <vt:variant>
        <vt:i4>5</vt:i4>
      </vt:variant>
      <vt:variant>
        <vt:lpwstr/>
      </vt:variant>
      <vt:variant>
        <vt:lpwstr>_Toc199957181</vt:lpwstr>
      </vt:variant>
      <vt:variant>
        <vt:i4>1572924</vt:i4>
      </vt:variant>
      <vt:variant>
        <vt:i4>38</vt:i4>
      </vt:variant>
      <vt:variant>
        <vt:i4>0</vt:i4>
      </vt:variant>
      <vt:variant>
        <vt:i4>5</vt:i4>
      </vt:variant>
      <vt:variant>
        <vt:lpwstr/>
      </vt:variant>
      <vt:variant>
        <vt:lpwstr>_Toc199957180</vt:lpwstr>
      </vt:variant>
      <vt:variant>
        <vt:i4>1507388</vt:i4>
      </vt:variant>
      <vt:variant>
        <vt:i4>32</vt:i4>
      </vt:variant>
      <vt:variant>
        <vt:i4>0</vt:i4>
      </vt:variant>
      <vt:variant>
        <vt:i4>5</vt:i4>
      </vt:variant>
      <vt:variant>
        <vt:lpwstr/>
      </vt:variant>
      <vt:variant>
        <vt:lpwstr>_Toc199957179</vt:lpwstr>
      </vt:variant>
      <vt:variant>
        <vt:i4>1507388</vt:i4>
      </vt:variant>
      <vt:variant>
        <vt:i4>26</vt:i4>
      </vt:variant>
      <vt:variant>
        <vt:i4>0</vt:i4>
      </vt:variant>
      <vt:variant>
        <vt:i4>5</vt:i4>
      </vt:variant>
      <vt:variant>
        <vt:lpwstr/>
      </vt:variant>
      <vt:variant>
        <vt:lpwstr>_Toc199957178</vt:lpwstr>
      </vt:variant>
      <vt:variant>
        <vt:i4>1507388</vt:i4>
      </vt:variant>
      <vt:variant>
        <vt:i4>20</vt:i4>
      </vt:variant>
      <vt:variant>
        <vt:i4>0</vt:i4>
      </vt:variant>
      <vt:variant>
        <vt:i4>5</vt:i4>
      </vt:variant>
      <vt:variant>
        <vt:lpwstr/>
      </vt:variant>
      <vt:variant>
        <vt:lpwstr>_Toc199957177</vt:lpwstr>
      </vt:variant>
      <vt:variant>
        <vt:i4>1507388</vt:i4>
      </vt:variant>
      <vt:variant>
        <vt:i4>14</vt:i4>
      </vt:variant>
      <vt:variant>
        <vt:i4>0</vt:i4>
      </vt:variant>
      <vt:variant>
        <vt:i4>5</vt:i4>
      </vt:variant>
      <vt:variant>
        <vt:lpwstr/>
      </vt:variant>
      <vt:variant>
        <vt:lpwstr>_Toc199957176</vt:lpwstr>
      </vt:variant>
      <vt:variant>
        <vt:i4>1507388</vt:i4>
      </vt:variant>
      <vt:variant>
        <vt:i4>8</vt:i4>
      </vt:variant>
      <vt:variant>
        <vt:i4>0</vt:i4>
      </vt:variant>
      <vt:variant>
        <vt:i4>5</vt:i4>
      </vt:variant>
      <vt:variant>
        <vt:lpwstr/>
      </vt:variant>
      <vt:variant>
        <vt:lpwstr>_Toc199957175</vt:lpwstr>
      </vt:variant>
      <vt:variant>
        <vt:i4>1507388</vt:i4>
      </vt:variant>
      <vt:variant>
        <vt:i4>2</vt:i4>
      </vt:variant>
      <vt:variant>
        <vt:i4>0</vt:i4>
      </vt:variant>
      <vt:variant>
        <vt:i4>5</vt:i4>
      </vt:variant>
      <vt:variant>
        <vt:lpwstr/>
      </vt:variant>
      <vt:variant>
        <vt:lpwstr>_Toc199957174</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Ivana Marn</cp:lastModifiedBy>
  <cp:revision>28</cp:revision>
  <cp:lastPrinted>2025-06-04T16:46:00Z</cp:lastPrinted>
  <dcterms:created xsi:type="dcterms:W3CDTF">2025-07-11T06:49:00Z</dcterms:created>
  <dcterms:modified xsi:type="dcterms:W3CDTF">2025-07-11T08:52:00Z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0x010100018B638D3DE388448AE594A9AF4D1524</vt:lpwstr>
  </property>
  <property fmtid="{D5CDD505-2E9C-101B-9397-08002B2CF9AE}" pid="3" name="MediaServiceImageTags">
    <vt:lpwstr/>
  </property>
</Properties>
</file>